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080A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7B3EE8A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CD3119A" w14:textId="77777777" w:rsidR="005D4FFF" w:rsidRPr="009F4CE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857293F" w14:textId="3E9E1372" w:rsidR="005D4FFF" w:rsidRPr="009F4CE7" w:rsidRDefault="004D2760" w:rsidP="00ED21B1">
      <w:pPr>
        <w:tabs>
          <w:tab w:val="left" w:pos="117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F4CE7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3C7D3D" w:rsidRPr="009F4CE7">
        <w:rPr>
          <w:rFonts w:ascii="Cambria" w:hAnsi="Cambria"/>
          <w:color w:val="434E7E"/>
          <w:spacing w:val="-1"/>
          <w:sz w:val="40"/>
          <w:szCs w:val="40"/>
        </w:rPr>
        <w:t>10</w:t>
      </w:r>
      <w:r w:rsidR="00ED21B1">
        <w:rPr>
          <w:rFonts w:ascii="Cambria" w:hAnsi="Cambria"/>
          <w:color w:val="434E7E"/>
          <w:spacing w:val="-1"/>
          <w:sz w:val="40"/>
          <w:szCs w:val="40"/>
        </w:rPr>
        <w:tab/>
      </w:r>
      <w:r w:rsidRPr="009F4CE7">
        <w:rPr>
          <w:rFonts w:ascii="Cambria" w:hAnsi="Cambria"/>
          <w:color w:val="434E7E"/>
          <w:spacing w:val="-1"/>
          <w:sz w:val="40"/>
          <w:szCs w:val="40"/>
        </w:rPr>
        <w:t xml:space="preserve">Achieve a minimum diversion rate of </w:t>
      </w:r>
      <w:r w:rsidR="003C7D3D" w:rsidRPr="009F4CE7">
        <w:rPr>
          <w:rFonts w:ascii="Cambria" w:hAnsi="Cambria"/>
          <w:color w:val="434E7E"/>
          <w:spacing w:val="-1"/>
          <w:sz w:val="40"/>
          <w:szCs w:val="40"/>
        </w:rPr>
        <w:t>30</w:t>
      </w:r>
      <w:r w:rsidRPr="009F4CE7">
        <w:rPr>
          <w:rFonts w:ascii="Cambria" w:hAnsi="Cambria"/>
          <w:color w:val="434E7E"/>
          <w:spacing w:val="-1"/>
          <w:sz w:val="40"/>
          <w:szCs w:val="40"/>
        </w:rPr>
        <w:t>% for the property</w:t>
      </w:r>
    </w:p>
    <w:p w14:paraId="2EE40C8E" w14:textId="77777777" w:rsidR="00380C0B" w:rsidRPr="009F4CE7" w:rsidRDefault="00380C0B" w:rsidP="0012116B">
      <w:pPr>
        <w:spacing w:before="120" w:line="259" w:lineRule="auto"/>
        <w:rPr>
          <w:rFonts w:ascii="Cambria" w:hAnsi="Cambria"/>
          <w:iCs/>
          <w:color w:val="B31983"/>
        </w:rPr>
      </w:pPr>
      <w:r w:rsidRPr="009F4CE7">
        <w:rPr>
          <w:rFonts w:ascii="Cambria" w:hAnsi="Cambria"/>
          <w:iCs/>
          <w:color w:val="B31983"/>
        </w:rPr>
        <w:t>The diversion rate for the property is the amount of waste diverted from the landfill through the recycling program. To earn these points:</w:t>
      </w:r>
    </w:p>
    <w:p w14:paraId="3FD74D9E" w14:textId="6264E004" w:rsidR="00380C0B" w:rsidRPr="009F4CE7" w:rsidRDefault="00380C0B" w:rsidP="0012116B">
      <w:pPr>
        <w:pStyle w:val="BodyText"/>
        <w:numPr>
          <w:ilvl w:val="1"/>
          <w:numId w:val="3"/>
        </w:numPr>
        <w:spacing w:before="120" w:after="120"/>
        <w:rPr>
          <w:rFonts w:ascii="Cambria" w:eastAsia="Calibri" w:hAnsi="Cambria"/>
          <w:iCs/>
          <w:color w:val="B31983"/>
        </w:rPr>
      </w:pPr>
      <w:r w:rsidRPr="009F4CE7">
        <w:rPr>
          <w:rFonts w:ascii="Cambria" w:eastAsia="Calibri" w:hAnsi="Cambria"/>
          <w:iCs/>
          <w:color w:val="B31983"/>
        </w:rPr>
        <w:t xml:space="preserve">If necessary, determine the </w:t>
      </w:r>
      <w:r w:rsidR="00DE29E0" w:rsidRPr="009F4CE7">
        <w:rPr>
          <w:rFonts w:ascii="Cambria" w:eastAsia="Calibri" w:hAnsi="Cambria"/>
          <w:iCs/>
          <w:color w:val="B31983"/>
        </w:rPr>
        <w:t>proper</w:t>
      </w:r>
      <w:r w:rsidRPr="009F4CE7">
        <w:rPr>
          <w:rFonts w:ascii="Cambria" w:eastAsia="Calibri" w:hAnsi="Cambria"/>
          <w:iCs/>
          <w:color w:val="B31983"/>
        </w:rPr>
        <w:t xml:space="preserve">ty’s diversion rate. Check with your waste hauler or recycling service </w:t>
      </w:r>
      <w:proofErr w:type="gramStart"/>
      <w:r w:rsidRPr="009F4CE7">
        <w:rPr>
          <w:rFonts w:ascii="Cambria" w:eastAsia="Calibri" w:hAnsi="Cambria"/>
          <w:iCs/>
          <w:color w:val="B31983"/>
        </w:rPr>
        <w:t>provider, or</w:t>
      </w:r>
      <w:proofErr w:type="gramEnd"/>
      <w:r w:rsidRPr="009F4CE7">
        <w:rPr>
          <w:rFonts w:ascii="Cambria" w:eastAsia="Calibri" w:hAnsi="Cambria"/>
          <w:iCs/>
          <w:color w:val="B31983"/>
        </w:rPr>
        <w:t xml:space="preserve"> use the form below to obtain a diversion rate. Use several copies of this form as required to get a representative sample based on the size of your property.</w:t>
      </w:r>
    </w:p>
    <w:p w14:paraId="41C97812" w14:textId="248D4D72" w:rsidR="00380C0B" w:rsidRPr="009F4CE7" w:rsidRDefault="00380C0B" w:rsidP="0012116B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eastAsia="Calibri" w:hAnsi="Cambria"/>
          <w:iCs/>
          <w:color w:val="B31983"/>
        </w:rPr>
      </w:pPr>
      <w:r w:rsidRPr="009F4CE7">
        <w:rPr>
          <w:rFonts w:ascii="Cambria" w:eastAsia="Calibri" w:hAnsi="Cambria"/>
          <w:iCs/>
          <w:color w:val="B31983"/>
        </w:rPr>
        <w:t>Adjust the recycling program, if necessary, to improve the diversion rate.</w:t>
      </w:r>
    </w:p>
    <w:p w14:paraId="691023ED" w14:textId="5EF073C4" w:rsidR="00380C0B" w:rsidRPr="009F4CE7" w:rsidRDefault="00380C0B" w:rsidP="0012116B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eastAsia="Calibri" w:hAnsi="Cambria"/>
          <w:iCs/>
          <w:color w:val="B31983"/>
        </w:rPr>
      </w:pPr>
      <w:r w:rsidRPr="009F4CE7">
        <w:rPr>
          <w:rFonts w:ascii="Cambria" w:eastAsia="Calibri" w:hAnsi="Cambria"/>
          <w:iCs/>
          <w:color w:val="B31983"/>
        </w:rPr>
        <w:t xml:space="preserve">Achieve a minimum </w:t>
      </w:r>
      <w:r w:rsidR="003C7D3D" w:rsidRPr="009F4CE7">
        <w:rPr>
          <w:rFonts w:ascii="Cambria" w:eastAsia="Calibri" w:hAnsi="Cambria"/>
          <w:iCs/>
          <w:color w:val="B31983"/>
        </w:rPr>
        <w:t>30</w:t>
      </w:r>
      <w:r w:rsidRPr="009F4CE7">
        <w:rPr>
          <w:rFonts w:ascii="Cambria" w:eastAsia="Calibri" w:hAnsi="Cambria"/>
          <w:iCs/>
          <w:color w:val="B31983"/>
        </w:rPr>
        <w:t>% diversion rate.</w:t>
      </w:r>
    </w:p>
    <w:p w14:paraId="3072B35E" w14:textId="55C17358" w:rsidR="00380C0B" w:rsidRPr="009F4CE7" w:rsidRDefault="00380C0B" w:rsidP="0012116B">
      <w:pPr>
        <w:pStyle w:val="BodyText"/>
        <w:numPr>
          <w:ilvl w:val="1"/>
          <w:numId w:val="3"/>
        </w:numPr>
        <w:spacing w:before="100" w:beforeAutospacing="1" w:after="120"/>
        <w:rPr>
          <w:rFonts w:ascii="Cambria" w:eastAsia="Calibri" w:hAnsi="Cambria"/>
          <w:iCs/>
          <w:color w:val="B31983"/>
        </w:rPr>
      </w:pPr>
      <w:r w:rsidRPr="009F4CE7">
        <w:rPr>
          <w:rFonts w:ascii="Cambria" w:eastAsia="Calibri" w:hAnsi="Cambria"/>
          <w:iCs/>
          <w:color w:val="B31983"/>
        </w:rPr>
        <w:t xml:space="preserve">Submit documentation showing the </w:t>
      </w:r>
      <w:r w:rsidR="00DE29E0" w:rsidRPr="009F4CE7">
        <w:rPr>
          <w:rFonts w:ascii="Cambria" w:eastAsia="Calibri" w:hAnsi="Cambria"/>
          <w:iCs/>
          <w:color w:val="B31983"/>
        </w:rPr>
        <w:t>proper</w:t>
      </w:r>
      <w:r w:rsidRPr="009F4CE7">
        <w:rPr>
          <w:rFonts w:ascii="Cambria" w:eastAsia="Calibri" w:hAnsi="Cambria"/>
          <w:iCs/>
          <w:color w:val="B31983"/>
        </w:rPr>
        <w:t>ty’s diversion rate.</w:t>
      </w:r>
    </w:p>
    <w:p w14:paraId="04043F0F" w14:textId="7747EF23" w:rsidR="00380C0B" w:rsidRPr="009F4CE7" w:rsidRDefault="00380C0B" w:rsidP="0012116B">
      <w:pPr>
        <w:pStyle w:val="BodyText"/>
        <w:numPr>
          <w:ilvl w:val="0"/>
          <w:numId w:val="6"/>
        </w:numPr>
        <w:spacing w:before="360" w:after="120"/>
        <w:ind w:right="1584"/>
        <w:rPr>
          <w:rFonts w:ascii="Cambria" w:hAnsi="Cambria"/>
          <w:color w:val="414042"/>
        </w:rPr>
      </w:pPr>
      <w:r w:rsidRPr="009F4CE7">
        <w:rPr>
          <w:rFonts w:ascii="Cambria" w:hAnsi="Cambria"/>
          <w:color w:val="414042"/>
        </w:rPr>
        <w:t xml:space="preserve">Indicate how you determined the </w:t>
      </w:r>
      <w:r w:rsidR="00DE29E0" w:rsidRPr="009F4CE7">
        <w:rPr>
          <w:rFonts w:ascii="Cambria" w:hAnsi="Cambria"/>
          <w:color w:val="414042"/>
        </w:rPr>
        <w:t>proper</w:t>
      </w:r>
      <w:r w:rsidRPr="009F4CE7">
        <w:rPr>
          <w:rFonts w:ascii="Cambria" w:hAnsi="Cambria"/>
          <w:color w:val="414042"/>
        </w:rPr>
        <w:t>ty’s diversion rate.</w:t>
      </w:r>
    </w:p>
    <w:p w14:paraId="5FC19265" w14:textId="20ECA0DE" w:rsidR="00756AC0" w:rsidRDefault="00756AC0" w:rsidP="00756AC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8"/>
        <w:gridCol w:w="1288"/>
      </w:tblGrid>
      <w:tr w:rsidR="00864FB5" w:rsidRPr="000E1212" w14:paraId="7FC2D29B" w14:textId="77777777" w:rsidTr="00A62079">
        <w:trPr>
          <w:trHeight w:hRule="exact" w:val="516"/>
        </w:trPr>
        <w:tc>
          <w:tcPr>
            <w:tcW w:w="3318" w:type="dxa"/>
          </w:tcPr>
          <w:p w14:paraId="02392AF0" w14:textId="77777777" w:rsidR="00864FB5" w:rsidRPr="000E1212" w:rsidRDefault="00864FB5" w:rsidP="00A62079">
            <w:pPr>
              <w:pStyle w:val="TableParagraph"/>
              <w:spacing w:before="127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0E1212">
              <w:rPr>
                <w:rFonts w:ascii="Cambria" w:hAnsi="Cambria"/>
                <w:color w:val="414042"/>
              </w:rPr>
              <w:t>Waste hauler or consultant</w:t>
            </w:r>
          </w:p>
        </w:tc>
        <w:tc>
          <w:tcPr>
            <w:tcW w:w="1288" w:type="dxa"/>
            <w:vAlign w:val="center"/>
          </w:tcPr>
          <w:p w14:paraId="6630F8BA" w14:textId="77777777" w:rsidR="00864FB5" w:rsidRPr="00E70F1C" w:rsidRDefault="00864FB5" w:rsidP="00A62079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864FB5" w:rsidRPr="000E1212" w14:paraId="01593A47" w14:textId="77777777" w:rsidTr="00A62079">
        <w:trPr>
          <w:trHeight w:hRule="exact" w:val="516"/>
        </w:trPr>
        <w:tc>
          <w:tcPr>
            <w:tcW w:w="3318" w:type="dxa"/>
          </w:tcPr>
          <w:p w14:paraId="70168FBF" w14:textId="77777777" w:rsidR="00864FB5" w:rsidRPr="000E1212" w:rsidRDefault="00864FB5" w:rsidP="00A62079">
            <w:pPr>
              <w:pStyle w:val="TableParagraph"/>
              <w:spacing w:before="0"/>
              <w:ind w:left="103" w:right="434"/>
              <w:jc w:val="left"/>
              <w:rPr>
                <w:rFonts w:ascii="Cambria" w:hAnsi="Cambria"/>
                <w:color w:val="414042"/>
              </w:rPr>
            </w:pPr>
            <w:r w:rsidRPr="000E1212">
              <w:rPr>
                <w:rFonts w:ascii="Cambria" w:hAnsi="Cambria"/>
                <w:color w:val="414042"/>
              </w:rPr>
              <w:t>Internally using CSP form or another tool</w:t>
            </w:r>
          </w:p>
        </w:tc>
        <w:tc>
          <w:tcPr>
            <w:tcW w:w="1288" w:type="dxa"/>
            <w:vAlign w:val="center"/>
          </w:tcPr>
          <w:p w14:paraId="2C9593F0" w14:textId="77777777" w:rsidR="00864FB5" w:rsidRPr="00E70F1C" w:rsidRDefault="00864FB5" w:rsidP="00A62079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864FB5" w:rsidRPr="000E1212" w14:paraId="75673D48" w14:textId="77777777" w:rsidTr="00A62079">
        <w:trPr>
          <w:trHeight w:hRule="exact" w:val="516"/>
        </w:trPr>
        <w:tc>
          <w:tcPr>
            <w:tcW w:w="3318" w:type="dxa"/>
          </w:tcPr>
          <w:p w14:paraId="571D7255" w14:textId="77777777" w:rsidR="00864FB5" w:rsidRPr="000E1212" w:rsidRDefault="00864FB5" w:rsidP="00A62079">
            <w:pPr>
              <w:pStyle w:val="TableParagraph"/>
              <w:spacing w:before="127"/>
              <w:ind w:left="103" w:right="0"/>
              <w:jc w:val="left"/>
              <w:rPr>
                <w:rFonts w:ascii="Cambria" w:hAnsi="Cambria"/>
                <w:color w:val="414042"/>
              </w:rPr>
            </w:pPr>
            <w:r w:rsidRPr="000E1212">
              <w:rPr>
                <w:rFonts w:ascii="Cambria" w:hAnsi="Cambria"/>
                <w:color w:val="414042"/>
              </w:rPr>
              <w:t>Other</w:t>
            </w:r>
          </w:p>
        </w:tc>
        <w:tc>
          <w:tcPr>
            <w:tcW w:w="1288" w:type="dxa"/>
            <w:vAlign w:val="center"/>
          </w:tcPr>
          <w:p w14:paraId="1FB81E18" w14:textId="77777777" w:rsidR="00864FB5" w:rsidRPr="00E70F1C" w:rsidRDefault="00864FB5" w:rsidP="00A62079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10CC4FD9" w14:textId="77777777" w:rsidR="00380C0B" w:rsidRPr="009F4CE7" w:rsidRDefault="00380C0B" w:rsidP="00756AC0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6AAC50E" w14:textId="2B420877" w:rsidR="00010012" w:rsidRPr="009F4CE7" w:rsidRDefault="00380C0B" w:rsidP="00380C0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9F4CE7">
        <w:rPr>
          <w:rFonts w:ascii="Cambria" w:hAnsi="Cambria"/>
          <w:color w:val="414042"/>
        </w:rPr>
        <w:t xml:space="preserve">If Other, please explain: </w:t>
      </w:r>
      <w:r w:rsidRPr="009F4CE7">
        <w:rPr>
          <w:rFonts w:ascii="Cambria" w:hAnsi="Cambria"/>
          <w:color w:val="414042"/>
          <w:u w:val="single"/>
        </w:rPr>
        <w:t xml:space="preserve"> </w:t>
      </w:r>
      <w:r w:rsidRPr="009F4CE7">
        <w:rPr>
          <w:rFonts w:ascii="Cambria" w:hAnsi="Cambria"/>
          <w:color w:val="414042"/>
          <w:u w:val="single"/>
        </w:rPr>
        <w:tab/>
      </w:r>
      <w:r w:rsidRPr="009F4CE7">
        <w:rPr>
          <w:rFonts w:ascii="Cambria" w:hAnsi="Cambria"/>
          <w:color w:val="414042"/>
          <w:u w:val="single"/>
        </w:rPr>
        <w:tab/>
      </w:r>
      <w:r w:rsidRPr="009F4CE7">
        <w:rPr>
          <w:rFonts w:ascii="Cambria" w:hAnsi="Cambria"/>
          <w:color w:val="414042"/>
          <w:u w:val="single"/>
        </w:rPr>
        <w:tab/>
      </w:r>
      <w:r w:rsidRPr="009F4CE7">
        <w:rPr>
          <w:rFonts w:ascii="Cambria" w:hAnsi="Cambria"/>
          <w:color w:val="414042"/>
          <w:u w:val="single"/>
        </w:rPr>
        <w:tab/>
      </w:r>
      <w:r w:rsidRPr="009F4CE7">
        <w:rPr>
          <w:rFonts w:ascii="Cambria" w:hAnsi="Cambria"/>
          <w:color w:val="414042"/>
          <w:u w:val="single"/>
        </w:rPr>
        <w:tab/>
      </w:r>
      <w:r w:rsidRPr="009F4CE7">
        <w:rPr>
          <w:rFonts w:ascii="Cambria" w:hAnsi="Cambria"/>
          <w:color w:val="414042"/>
          <w:u w:val="single"/>
        </w:rPr>
        <w:tab/>
      </w:r>
      <w:r w:rsidRPr="009F4CE7">
        <w:rPr>
          <w:rFonts w:ascii="Cambria" w:hAnsi="Cambria"/>
          <w:color w:val="414042"/>
          <w:u w:val="single"/>
        </w:rPr>
        <w:tab/>
      </w:r>
      <w:r w:rsidRPr="009F4CE7">
        <w:rPr>
          <w:rFonts w:ascii="Cambria" w:hAnsi="Cambria"/>
          <w:color w:val="414042"/>
          <w:u w:val="single"/>
        </w:rPr>
        <w:tab/>
      </w:r>
    </w:p>
    <w:p w14:paraId="1E8FB7B4" w14:textId="17A9F6D9" w:rsidR="00380C0B" w:rsidRPr="009F4CE7" w:rsidRDefault="00380C0B" w:rsidP="00380C0B">
      <w:pPr>
        <w:pStyle w:val="BodyText"/>
        <w:numPr>
          <w:ilvl w:val="0"/>
          <w:numId w:val="6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F4CE7">
        <w:rPr>
          <w:rFonts w:ascii="Cambria" w:hAnsi="Cambria"/>
          <w:color w:val="414042"/>
        </w:rPr>
        <w:t xml:space="preserve">Input the </w:t>
      </w:r>
      <w:r w:rsidR="00DE29E0" w:rsidRPr="009F4CE7">
        <w:rPr>
          <w:rFonts w:ascii="Cambria" w:hAnsi="Cambria"/>
          <w:color w:val="414042"/>
        </w:rPr>
        <w:t>proper</w:t>
      </w:r>
      <w:r w:rsidRPr="009F4CE7">
        <w:rPr>
          <w:rFonts w:ascii="Cambria" w:hAnsi="Cambria"/>
          <w:color w:val="414042"/>
        </w:rPr>
        <w:t>ty’s diversion rate.</w:t>
      </w:r>
    </w:p>
    <w:p w14:paraId="19B704C7" w14:textId="07294A75" w:rsidR="00010012" w:rsidRPr="009F4CE7" w:rsidRDefault="00380C0B" w:rsidP="0012116B">
      <w:pPr>
        <w:pStyle w:val="BodyText"/>
        <w:spacing w:before="480" w:after="120"/>
        <w:ind w:left="0" w:right="1584" w:firstLine="360"/>
        <w:rPr>
          <w:rFonts w:ascii="Cambria" w:hAnsi="Cambria"/>
          <w:color w:val="414042"/>
        </w:rPr>
      </w:pPr>
      <w:r w:rsidRPr="009F4CE7">
        <w:rPr>
          <w:rFonts w:ascii="Cambria" w:hAnsi="Cambria"/>
          <w:color w:val="434E7E"/>
        </w:rPr>
        <w:t>Diversion rate (%)</w:t>
      </w:r>
      <w:r w:rsidRPr="009F4CE7">
        <w:rPr>
          <w:rFonts w:ascii="Cambria" w:hAnsi="Cambria"/>
          <w:color w:val="414042"/>
          <w:u w:val="single"/>
        </w:rPr>
        <w:tab/>
        <w:t xml:space="preserve"> </w:t>
      </w:r>
      <w:r w:rsidRPr="009F4CE7">
        <w:rPr>
          <w:rFonts w:ascii="Cambria" w:hAnsi="Cambria"/>
          <w:color w:val="414042"/>
          <w:u w:val="single"/>
        </w:rPr>
        <w:tab/>
      </w:r>
    </w:p>
    <w:p w14:paraId="1E2CF554" w14:textId="5DEC5C44" w:rsidR="00010012" w:rsidRPr="00864FB5" w:rsidRDefault="00380C0B" w:rsidP="0012116B">
      <w:pPr>
        <w:pStyle w:val="BodyText"/>
        <w:numPr>
          <w:ilvl w:val="0"/>
          <w:numId w:val="6"/>
        </w:numPr>
        <w:spacing w:before="360" w:after="120"/>
        <w:rPr>
          <w:rFonts w:ascii="Cambria" w:hAnsi="Cambria"/>
          <w:color w:val="414042"/>
        </w:rPr>
      </w:pPr>
      <w:r w:rsidRPr="009F4CE7">
        <w:rPr>
          <w:rFonts w:ascii="Cambria" w:hAnsi="Cambria"/>
          <w:color w:val="414042"/>
        </w:rPr>
        <w:t xml:space="preserve">Check the box below to indicate that you have submitted proof of the </w:t>
      </w:r>
      <w:r w:rsidR="00DE29E0" w:rsidRPr="009F4CE7">
        <w:rPr>
          <w:rFonts w:ascii="Cambria" w:hAnsi="Cambria"/>
          <w:color w:val="414042"/>
        </w:rPr>
        <w:t>proper</w:t>
      </w:r>
      <w:r w:rsidRPr="009F4CE7">
        <w:rPr>
          <w:rFonts w:ascii="Cambria" w:hAnsi="Cambria"/>
          <w:color w:val="414042"/>
        </w:rPr>
        <w:t>ty’s diversion rate.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7"/>
        <w:gridCol w:w="1034"/>
      </w:tblGrid>
      <w:tr w:rsidR="00864FB5" w:rsidRPr="0056453B" w14:paraId="638BE041" w14:textId="77777777" w:rsidTr="0012116B">
        <w:trPr>
          <w:trHeight w:hRule="exact" w:val="800"/>
        </w:trPr>
        <w:tc>
          <w:tcPr>
            <w:tcW w:w="7927" w:type="dxa"/>
            <w:vAlign w:val="center"/>
          </w:tcPr>
          <w:p w14:paraId="1CEA54BA" w14:textId="77777777" w:rsidR="00864FB5" w:rsidRPr="0056453B" w:rsidRDefault="00864FB5" w:rsidP="00A62079">
            <w:pPr>
              <w:spacing w:before="100" w:beforeAutospacing="1" w:after="120"/>
              <w:ind w:left="144" w:right="144"/>
              <w:rPr>
                <w:rFonts w:ascii="Cambria" w:eastAsia="Arial" w:hAnsi="Cambria"/>
                <w:color w:val="414042"/>
              </w:rPr>
            </w:pPr>
            <w:r w:rsidRPr="00E70F1C">
              <w:rPr>
                <w:rFonts w:ascii="Cambria" w:eastAsia="Arial" w:hAnsi="Cambria"/>
                <w:color w:val="414042"/>
              </w:rPr>
              <w:t>I have provided documentation with my CSP application showing that the property is eligible for these points.</w:t>
            </w:r>
          </w:p>
        </w:tc>
        <w:tc>
          <w:tcPr>
            <w:tcW w:w="1034" w:type="dxa"/>
            <w:vAlign w:val="center"/>
          </w:tcPr>
          <w:p w14:paraId="64C137F0" w14:textId="77777777" w:rsidR="00864FB5" w:rsidRPr="0056453B" w:rsidRDefault="00864FB5" w:rsidP="0012116B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3C6AB799" w14:textId="65122DE4" w:rsidR="00864FB5" w:rsidRDefault="00864FB5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5775E58" w14:textId="4F6B19A1" w:rsidR="00864FB5" w:rsidRDefault="00864FB5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E2CA886" w14:textId="77777777" w:rsidR="0012116B" w:rsidRDefault="0012116B">
      <w:pPr>
        <w:widowControl/>
        <w:rPr>
          <w:rFonts w:ascii="Cambria" w:eastAsia="Arial" w:hAnsi="Cambria"/>
          <w:color w:val="B31983"/>
        </w:rPr>
      </w:pPr>
      <w:r>
        <w:rPr>
          <w:rFonts w:ascii="Cambria" w:hAnsi="Cambria"/>
          <w:color w:val="B31983"/>
        </w:rPr>
        <w:br w:type="page"/>
      </w:r>
    </w:p>
    <w:p w14:paraId="3DCC582E" w14:textId="135710D0" w:rsidR="00010012" w:rsidRPr="009F4CE7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F4CE7">
        <w:rPr>
          <w:rFonts w:ascii="Cambria" w:hAnsi="Cambria"/>
          <w:color w:val="B31983"/>
        </w:rPr>
        <w:lastRenderedPageBreak/>
        <w:t>Alternative documentation</w:t>
      </w:r>
      <w:r w:rsidRPr="009F4CE7">
        <w:rPr>
          <w:rFonts w:ascii="Cambria" w:hAnsi="Cambria"/>
          <w:color w:val="B31983"/>
        </w:rPr>
        <w:br/>
      </w:r>
      <w:r w:rsidRPr="009F4CE7">
        <w:rPr>
          <w:rFonts w:ascii="Cambria" w:hAnsi="Cambria"/>
          <w:color w:val="414042"/>
        </w:rPr>
        <w:t>Instead</w:t>
      </w:r>
      <w:r w:rsidRPr="009F4CE7">
        <w:rPr>
          <w:rFonts w:ascii="Cambria" w:hAnsi="Cambria"/>
          <w:color w:val="414042"/>
          <w:spacing w:val="-5"/>
        </w:rPr>
        <w:t xml:space="preserve"> </w:t>
      </w:r>
      <w:r w:rsidRPr="009F4CE7">
        <w:rPr>
          <w:rFonts w:ascii="Cambria" w:hAnsi="Cambria"/>
          <w:color w:val="414042"/>
        </w:rPr>
        <w:t>of</w:t>
      </w:r>
      <w:r w:rsidRPr="009F4CE7">
        <w:rPr>
          <w:rFonts w:ascii="Cambria" w:hAnsi="Cambria"/>
          <w:color w:val="414042"/>
          <w:spacing w:val="-5"/>
        </w:rPr>
        <w:t xml:space="preserve"> </w:t>
      </w:r>
      <w:r w:rsidRPr="009F4CE7">
        <w:rPr>
          <w:rFonts w:ascii="Cambria" w:hAnsi="Cambria"/>
          <w:color w:val="414042"/>
        </w:rPr>
        <w:t>this</w:t>
      </w:r>
      <w:r w:rsidRPr="009F4CE7">
        <w:rPr>
          <w:rFonts w:ascii="Cambria" w:hAnsi="Cambria"/>
          <w:color w:val="414042"/>
          <w:spacing w:val="-5"/>
        </w:rPr>
        <w:t xml:space="preserve"> </w:t>
      </w:r>
      <w:r w:rsidRPr="009F4CE7">
        <w:rPr>
          <w:rFonts w:ascii="Cambria" w:hAnsi="Cambria"/>
          <w:color w:val="414042"/>
        </w:rPr>
        <w:t>form,</w:t>
      </w:r>
      <w:r w:rsidRPr="009F4CE7">
        <w:rPr>
          <w:rFonts w:ascii="Cambria" w:hAnsi="Cambria"/>
          <w:color w:val="414042"/>
          <w:spacing w:val="-5"/>
        </w:rPr>
        <w:t xml:space="preserve"> </w:t>
      </w:r>
      <w:r w:rsidRPr="009F4CE7">
        <w:rPr>
          <w:rFonts w:ascii="Cambria" w:hAnsi="Cambria"/>
          <w:color w:val="414042"/>
        </w:rPr>
        <w:t>you</w:t>
      </w:r>
      <w:r w:rsidRPr="009F4CE7">
        <w:rPr>
          <w:rFonts w:ascii="Cambria" w:hAnsi="Cambria"/>
          <w:color w:val="414042"/>
          <w:spacing w:val="-5"/>
        </w:rPr>
        <w:t xml:space="preserve"> </w:t>
      </w:r>
      <w:r w:rsidRPr="009F4CE7">
        <w:rPr>
          <w:rFonts w:ascii="Cambria" w:hAnsi="Cambria"/>
          <w:color w:val="414042"/>
        </w:rPr>
        <w:t>may</w:t>
      </w:r>
      <w:r w:rsidRPr="009F4CE7">
        <w:rPr>
          <w:rFonts w:ascii="Cambria" w:hAnsi="Cambria"/>
          <w:color w:val="414042"/>
          <w:spacing w:val="-4"/>
        </w:rPr>
        <w:t xml:space="preserve"> </w:t>
      </w:r>
      <w:r w:rsidRPr="009F4CE7">
        <w:rPr>
          <w:rFonts w:ascii="Cambria" w:hAnsi="Cambria"/>
          <w:color w:val="414042"/>
        </w:rPr>
        <w:t>submit</w:t>
      </w:r>
      <w:r w:rsidRPr="009F4CE7">
        <w:rPr>
          <w:rFonts w:ascii="Cambria" w:hAnsi="Cambria"/>
          <w:color w:val="414042"/>
          <w:spacing w:val="-5"/>
        </w:rPr>
        <w:t xml:space="preserve"> </w:t>
      </w:r>
      <w:r w:rsidRPr="009F4CE7">
        <w:rPr>
          <w:rFonts w:ascii="Cambria" w:hAnsi="Cambria"/>
          <w:color w:val="414042"/>
        </w:rPr>
        <w:t>the</w:t>
      </w:r>
      <w:r w:rsidRPr="009F4CE7">
        <w:rPr>
          <w:rFonts w:ascii="Cambria" w:hAnsi="Cambria"/>
          <w:color w:val="414042"/>
          <w:spacing w:val="-5"/>
        </w:rPr>
        <w:t xml:space="preserve"> </w:t>
      </w:r>
      <w:r w:rsidRPr="009F4CE7">
        <w:rPr>
          <w:rFonts w:ascii="Cambria" w:hAnsi="Cambria"/>
          <w:color w:val="414042"/>
        </w:rPr>
        <w:t>following</w:t>
      </w:r>
      <w:r w:rsidRPr="009F4CE7">
        <w:rPr>
          <w:rFonts w:ascii="Cambria" w:hAnsi="Cambria"/>
          <w:color w:val="414042"/>
          <w:spacing w:val="-6"/>
        </w:rPr>
        <w:t xml:space="preserve"> </w:t>
      </w:r>
      <w:r w:rsidRPr="009F4CE7">
        <w:rPr>
          <w:rFonts w:ascii="Cambria" w:hAnsi="Cambria"/>
          <w:color w:val="414042"/>
        </w:rPr>
        <w:t>to</w:t>
      </w:r>
      <w:r w:rsidRPr="009F4CE7">
        <w:rPr>
          <w:rFonts w:ascii="Cambria" w:hAnsi="Cambria"/>
          <w:color w:val="414042"/>
          <w:spacing w:val="-5"/>
        </w:rPr>
        <w:t xml:space="preserve"> </w:t>
      </w:r>
      <w:r w:rsidRPr="009F4CE7">
        <w:rPr>
          <w:rFonts w:ascii="Cambria" w:hAnsi="Cambria"/>
          <w:color w:val="414042"/>
        </w:rPr>
        <w:t>IREM</w:t>
      </w:r>
      <w:r w:rsidR="00991AC9" w:rsidRPr="009F4CE7">
        <w:rPr>
          <w:rFonts w:ascii="Cambria" w:hAnsi="Cambria"/>
          <w:color w:val="414042"/>
          <w:position w:val="6"/>
          <w:vertAlign w:val="superscript"/>
        </w:rPr>
        <w:t>®</w:t>
      </w:r>
      <w:r w:rsidRPr="009F4CE7">
        <w:rPr>
          <w:rFonts w:ascii="Cambria" w:hAnsi="Cambria"/>
          <w:color w:val="414042"/>
        </w:rPr>
        <w:t>:</w:t>
      </w:r>
    </w:p>
    <w:p w14:paraId="23B5D753" w14:textId="1E7750D9" w:rsidR="00010012" w:rsidRPr="009F4CE7" w:rsidRDefault="00380C0B" w:rsidP="000508F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F4CE7">
        <w:rPr>
          <w:rFonts w:ascii="Cambria" w:hAnsi="Cambria"/>
          <w:color w:val="414042"/>
        </w:rPr>
        <w:t>Proof of diversion rate</w:t>
      </w:r>
    </w:p>
    <w:p w14:paraId="2E9CA645" w14:textId="06ED6308" w:rsidR="00C614AC" w:rsidRPr="009F4CE7" w:rsidRDefault="00C614AC" w:rsidP="00C614AC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90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1"/>
        <w:gridCol w:w="1516"/>
        <w:gridCol w:w="878"/>
        <w:gridCol w:w="2394"/>
        <w:gridCol w:w="2394"/>
      </w:tblGrid>
      <w:tr w:rsidR="00C614AC" w:rsidRPr="009F4CE7" w14:paraId="2BC5E069" w14:textId="77777777" w:rsidTr="003D786E">
        <w:trPr>
          <w:trHeight w:hRule="exact" w:val="373"/>
        </w:trPr>
        <w:tc>
          <w:tcPr>
            <w:tcW w:w="9593" w:type="dxa"/>
            <w:gridSpan w:val="5"/>
            <w:shd w:val="clear" w:color="auto" w:fill="434E7E"/>
          </w:tcPr>
          <w:p w14:paraId="0D9517FC" w14:textId="5B6D9F7F" w:rsidR="00C614AC" w:rsidRPr="009F4CE7" w:rsidRDefault="00C614AC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</w:rPr>
            </w:pPr>
            <w:r w:rsidRPr="009F4CE7">
              <w:rPr>
                <w:rFonts w:ascii="Cambria" w:hAnsi="Cambria"/>
                <w:b/>
                <w:color w:val="FFFFFF"/>
              </w:rPr>
              <w:t>Volume diversion rate tracker</w:t>
            </w:r>
          </w:p>
        </w:tc>
      </w:tr>
      <w:tr w:rsidR="00C614AC" w:rsidRPr="009F4CE7" w14:paraId="457E4C98" w14:textId="77777777" w:rsidTr="003D786E">
        <w:trPr>
          <w:trHeight w:hRule="exact" w:val="378"/>
        </w:trPr>
        <w:tc>
          <w:tcPr>
            <w:tcW w:w="9593" w:type="dxa"/>
            <w:gridSpan w:val="5"/>
            <w:tcBorders>
              <w:bottom w:val="single" w:sz="4" w:space="0" w:color="414042"/>
            </w:tcBorders>
            <w:shd w:val="clear" w:color="auto" w:fill="E1C619"/>
          </w:tcPr>
          <w:p w14:paraId="613EE905" w14:textId="0343E4FE" w:rsidR="00C614AC" w:rsidRPr="009F4CE7" w:rsidRDefault="00C614AC" w:rsidP="00C614A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9F4CE7">
              <w:rPr>
                <w:rFonts w:ascii="Cambria" w:hAnsi="Cambria"/>
                <w:b/>
                <w:color w:val="434E7E"/>
              </w:rPr>
              <w:t>Part I: Property information</w:t>
            </w:r>
          </w:p>
        </w:tc>
      </w:tr>
      <w:tr w:rsidR="00C614AC" w:rsidRPr="009F4CE7" w14:paraId="40B6B672" w14:textId="77777777" w:rsidTr="003D786E">
        <w:trPr>
          <w:trHeight w:hRule="exact" w:val="263"/>
        </w:trPr>
        <w:tc>
          <w:tcPr>
            <w:tcW w:w="9593" w:type="dxa"/>
            <w:gridSpan w:val="5"/>
          </w:tcPr>
          <w:p w14:paraId="194D2CA7" w14:textId="77777777" w:rsidR="00C614AC" w:rsidRPr="009F4CE7" w:rsidRDefault="00C614AC" w:rsidP="00C614AC">
            <w:pPr>
              <w:pStyle w:val="TableParagraph"/>
              <w:spacing w:before="0" w:line="252" w:lineRule="exact"/>
              <w:ind w:left="101" w:right="3338"/>
              <w:jc w:val="left"/>
              <w:rPr>
                <w:rFonts w:ascii="Cambria" w:hAnsi="Cambria"/>
                <w:b/>
                <w:color w:val="434E7E"/>
              </w:rPr>
            </w:pPr>
            <w:r w:rsidRPr="009F4CE7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C614AC" w:rsidRPr="009F4CE7" w14:paraId="41BBF322" w14:textId="77777777" w:rsidTr="003D786E">
        <w:trPr>
          <w:trHeight w:hRule="exact" w:val="290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3C81FA99" w14:textId="77777777" w:rsidR="00C614AC" w:rsidRPr="009F4CE7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Property name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6177887C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7B34E279" w14:textId="77777777" w:rsidTr="003D786E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626B4361" w14:textId="77777777" w:rsidR="00C614AC" w:rsidRPr="009F4CE7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Address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4804CCE2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7F416EA4" w14:textId="77777777" w:rsidTr="003D786E">
        <w:trPr>
          <w:trHeight w:hRule="exact" w:val="290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36E13D22" w14:textId="77777777" w:rsidR="00C614AC" w:rsidRPr="009F4CE7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Age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79F320E2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6AADDC65" w14:textId="77777777" w:rsidTr="003D786E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0C3E8331" w14:textId="77777777" w:rsidR="00C614AC" w:rsidRPr="009F4CE7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Size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553B9AC8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31DA3AC4" w14:textId="77777777" w:rsidTr="003D786E">
        <w:trPr>
          <w:trHeight w:hRule="exact" w:val="290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2AED048E" w14:textId="77777777" w:rsidR="00C614AC" w:rsidRPr="009F4CE7" w:rsidRDefault="00C614AC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Management company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61D48AB5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6F48D9EB" w14:textId="77777777" w:rsidTr="003D786E">
        <w:trPr>
          <w:trHeight w:hRule="exact" w:val="292"/>
        </w:trPr>
        <w:tc>
          <w:tcPr>
            <w:tcW w:w="3927" w:type="dxa"/>
            <w:gridSpan w:val="2"/>
            <w:tcBorders>
              <w:right w:val="single" w:sz="4" w:space="0" w:color="414042"/>
            </w:tcBorders>
          </w:tcPr>
          <w:p w14:paraId="1C0D3218" w14:textId="30CF2D3B" w:rsidR="00C614AC" w:rsidRPr="009F4CE7" w:rsidRDefault="00DE29E0" w:rsidP="00C614AC">
            <w:pPr>
              <w:pStyle w:val="TableParagraph"/>
              <w:spacing w:before="12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Property/s</w:t>
            </w:r>
            <w:r w:rsidR="00C614AC" w:rsidRPr="009F4CE7">
              <w:rPr>
                <w:rFonts w:ascii="Cambria" w:hAnsi="Cambria"/>
                <w:bCs/>
                <w:color w:val="414042"/>
              </w:rPr>
              <w:t>ite manager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414781BC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3007D9E1" w14:textId="77777777" w:rsidTr="003D786E">
        <w:trPr>
          <w:trHeight w:hRule="exact" w:val="342"/>
        </w:trPr>
        <w:tc>
          <w:tcPr>
            <w:tcW w:w="9593" w:type="dxa"/>
            <w:gridSpan w:val="5"/>
            <w:shd w:val="clear" w:color="auto" w:fill="E1C619"/>
          </w:tcPr>
          <w:p w14:paraId="58DCF74B" w14:textId="688F0FC5" w:rsidR="00C614AC" w:rsidRPr="009F4CE7" w:rsidRDefault="00C614AC" w:rsidP="00C614AC">
            <w:pPr>
              <w:pStyle w:val="TableParagraph"/>
              <w:spacing w:before="38"/>
              <w:ind w:left="101" w:right="3339"/>
              <w:jc w:val="left"/>
              <w:rPr>
                <w:rFonts w:ascii="Cambria" w:hAnsi="Cambria"/>
                <w:b/>
                <w:color w:val="434E7E"/>
              </w:rPr>
            </w:pPr>
            <w:r w:rsidRPr="009F4CE7">
              <w:rPr>
                <w:rFonts w:ascii="Cambria" w:hAnsi="Cambria"/>
                <w:b/>
                <w:color w:val="434E7E"/>
              </w:rPr>
              <w:t>Part II: Landfill waste</w:t>
            </w:r>
          </w:p>
        </w:tc>
      </w:tr>
      <w:tr w:rsidR="00C614AC" w:rsidRPr="009F4CE7" w14:paraId="4B17C2C7" w14:textId="77777777" w:rsidTr="003D786E">
        <w:trPr>
          <w:trHeight w:hRule="exact" w:val="289"/>
        </w:trPr>
        <w:tc>
          <w:tcPr>
            <w:tcW w:w="9593" w:type="dxa"/>
            <w:gridSpan w:val="5"/>
            <w:tcBorders>
              <w:bottom w:val="single" w:sz="4" w:space="0" w:color="414042"/>
            </w:tcBorders>
          </w:tcPr>
          <w:p w14:paraId="383E5A37" w14:textId="77777777" w:rsidR="00C614AC" w:rsidRPr="009F4CE7" w:rsidRDefault="00C614AC" w:rsidP="00C614A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t>Day 1</w:t>
            </w:r>
          </w:p>
        </w:tc>
      </w:tr>
      <w:tr w:rsidR="00C614AC" w:rsidRPr="009F4CE7" w14:paraId="43C77337" w14:textId="77777777" w:rsidTr="00BD5224">
        <w:trPr>
          <w:trHeight w:hRule="exact" w:val="550"/>
        </w:trPr>
        <w:tc>
          <w:tcPr>
            <w:tcW w:w="2411" w:type="dxa"/>
            <w:tcBorders>
              <w:right w:val="single" w:sz="4" w:space="0" w:color="414042"/>
            </w:tcBorders>
          </w:tcPr>
          <w:p w14:paraId="69981B1E" w14:textId="77777777" w:rsidR="00C614AC" w:rsidRPr="009F4CE7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552B0A" w14:textId="718C0F13" w:rsidR="00C614AC" w:rsidRPr="009F4CE7" w:rsidRDefault="00C614AC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Container </w:t>
            </w:r>
            <w:r w:rsidR="00CC7878" w:rsidRPr="009F4CE7">
              <w:rPr>
                <w:rFonts w:ascii="Cambria" w:hAnsi="Cambria"/>
                <w:b/>
                <w:color w:val="414042"/>
              </w:rPr>
              <w:t>s</w:t>
            </w:r>
            <w:r w:rsidRPr="009F4CE7">
              <w:rPr>
                <w:rFonts w:ascii="Cambria" w:hAnsi="Cambria"/>
                <w:b/>
                <w:color w:val="414042"/>
              </w:rPr>
              <w:t xml:space="preserve">ize in </w:t>
            </w:r>
            <w:r w:rsidR="00CC7878" w:rsidRPr="009F4CE7">
              <w:rPr>
                <w:rFonts w:ascii="Cambria" w:hAnsi="Cambria"/>
                <w:b/>
                <w:color w:val="414042"/>
              </w:rPr>
              <w:t>g</w:t>
            </w:r>
            <w:r w:rsidRPr="009F4CE7">
              <w:rPr>
                <w:rFonts w:ascii="Cambria" w:hAnsi="Cambria"/>
                <w:b/>
                <w:color w:val="414042"/>
              </w:rPr>
              <w:t>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D60C9A4" w14:textId="6562FC60" w:rsidR="00C614AC" w:rsidRPr="009F4CE7" w:rsidRDefault="00C614AC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</w:t>
            </w:r>
            <w:r w:rsidR="00CC7878" w:rsidRPr="009F4CE7">
              <w:rPr>
                <w:rFonts w:ascii="Cambria" w:hAnsi="Cambria"/>
                <w:b/>
                <w:color w:val="414042"/>
              </w:rPr>
              <w:t>c</w:t>
            </w:r>
            <w:r w:rsidRPr="009F4CE7">
              <w:rPr>
                <w:rFonts w:ascii="Cambria" w:hAnsi="Cambria"/>
                <w:b/>
                <w:color w:val="414042"/>
              </w:rPr>
              <w:t xml:space="preserve">ontainer </w:t>
            </w:r>
            <w:r w:rsidR="00CC7878" w:rsidRPr="009F4CE7">
              <w:rPr>
                <w:rFonts w:ascii="Cambria" w:hAnsi="Cambria"/>
                <w:b/>
                <w:color w:val="414042"/>
              </w:rPr>
              <w:t>f</w:t>
            </w:r>
            <w:r w:rsidRPr="009F4CE7">
              <w:rPr>
                <w:rFonts w:ascii="Cambria" w:hAnsi="Cambria"/>
                <w:b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5247C75" w14:textId="69359B21" w:rsidR="00C614AC" w:rsidRPr="009F4CE7" w:rsidRDefault="00C614AC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Estimated </w:t>
            </w:r>
            <w:r w:rsidR="00CC7878" w:rsidRPr="009F4CE7">
              <w:rPr>
                <w:rFonts w:ascii="Cambria" w:hAnsi="Cambria"/>
                <w:b/>
                <w:color w:val="414042"/>
              </w:rPr>
              <w:t>t</w:t>
            </w:r>
            <w:r w:rsidRPr="009F4CE7">
              <w:rPr>
                <w:rFonts w:ascii="Cambria" w:hAnsi="Cambria"/>
                <w:b/>
                <w:color w:val="414042"/>
              </w:rPr>
              <w:t xml:space="preserve">otal </w:t>
            </w:r>
            <w:r w:rsidR="00CC7878" w:rsidRPr="009F4CE7">
              <w:rPr>
                <w:rFonts w:ascii="Cambria" w:hAnsi="Cambria"/>
                <w:b/>
                <w:color w:val="414042"/>
              </w:rPr>
              <w:t>g</w:t>
            </w:r>
            <w:r w:rsidRPr="009F4CE7">
              <w:rPr>
                <w:rFonts w:ascii="Cambria" w:hAnsi="Cambria"/>
                <w:b/>
                <w:color w:val="414042"/>
              </w:rPr>
              <w:t xml:space="preserve">allons to </w:t>
            </w:r>
            <w:r w:rsidR="00CC7878" w:rsidRPr="009F4CE7">
              <w:rPr>
                <w:rFonts w:ascii="Cambria" w:hAnsi="Cambria"/>
                <w:b/>
                <w:color w:val="414042"/>
              </w:rPr>
              <w:t>l</w:t>
            </w:r>
            <w:r w:rsidRPr="009F4CE7">
              <w:rPr>
                <w:rFonts w:ascii="Cambria" w:hAnsi="Cambria"/>
                <w:b/>
                <w:color w:val="414042"/>
              </w:rPr>
              <w:t>andfill</w:t>
            </w:r>
          </w:p>
        </w:tc>
      </w:tr>
      <w:tr w:rsidR="00C614AC" w:rsidRPr="009F4CE7" w14:paraId="4BCCB964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559BCF3C" w14:textId="77777777" w:rsidR="00C614AC" w:rsidRPr="009F4CE7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56A0ADC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02F807F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9617B87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5776AE54" w14:textId="77777777" w:rsidTr="003D786E">
        <w:trPr>
          <w:trHeight w:hRule="exact" w:val="288"/>
        </w:trPr>
        <w:tc>
          <w:tcPr>
            <w:tcW w:w="2411" w:type="dxa"/>
            <w:tcBorders>
              <w:right w:val="single" w:sz="4" w:space="0" w:color="414042"/>
            </w:tcBorders>
          </w:tcPr>
          <w:p w14:paraId="07F118E2" w14:textId="77777777" w:rsidR="00C614AC" w:rsidRPr="009F4CE7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7544AA0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7BFC2A1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29A608B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3DAA7BAC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7F0AB3B0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89C6BB6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3DCF9DD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F6A5778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2514C3BC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50575099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BBD2A0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08C2430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B54F3AC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7CB85F4E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28A5D5C2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D06361F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7257461F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92A096D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76FEA89B" w14:textId="77777777" w:rsidTr="003D786E">
        <w:trPr>
          <w:trHeight w:hRule="exact" w:val="388"/>
        </w:trPr>
        <w:tc>
          <w:tcPr>
            <w:tcW w:w="7199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482D22D4" w14:textId="7ED7C2A2" w:rsidR="00C614AC" w:rsidRPr="009F4CE7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69E03A6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1D1C4D27" w14:textId="77777777" w:rsidTr="003D786E">
        <w:trPr>
          <w:trHeight w:hRule="exact" w:val="287"/>
        </w:trPr>
        <w:tc>
          <w:tcPr>
            <w:tcW w:w="9593" w:type="dxa"/>
            <w:gridSpan w:val="5"/>
            <w:tcBorders>
              <w:bottom w:val="single" w:sz="4" w:space="0" w:color="414042"/>
            </w:tcBorders>
          </w:tcPr>
          <w:p w14:paraId="22973015" w14:textId="77777777" w:rsidR="00C614AC" w:rsidRPr="009F4CE7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t>Day 2</w:t>
            </w:r>
          </w:p>
        </w:tc>
      </w:tr>
      <w:tr w:rsidR="00C614AC" w:rsidRPr="009F4CE7" w14:paraId="672793F2" w14:textId="77777777" w:rsidTr="00BD5224">
        <w:trPr>
          <w:trHeight w:hRule="exact" w:val="595"/>
        </w:trPr>
        <w:tc>
          <w:tcPr>
            <w:tcW w:w="2411" w:type="dxa"/>
            <w:tcBorders>
              <w:right w:val="single" w:sz="4" w:space="0" w:color="414042"/>
            </w:tcBorders>
          </w:tcPr>
          <w:p w14:paraId="61C89B7F" w14:textId="77777777" w:rsidR="00C614AC" w:rsidRPr="009F4CE7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802382B" w14:textId="495BBCDD" w:rsidR="00C614AC" w:rsidRPr="009F4CE7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831AC14" w14:textId="152071CC" w:rsidR="00C614AC" w:rsidRPr="009F4CE7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4A348AA" w14:textId="5D1D8DD5" w:rsidR="00C614AC" w:rsidRPr="009F4CE7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12116B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9F4CE7" w14:paraId="7D0B822C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7463A438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D9FFB78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D7EFFA3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C21F046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59B3C227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3D8DBC88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18692A3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2B439E7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71E1FB8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6F73F623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602C2E67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9FD1643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D4BD0F3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09BAE22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2CC8D018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4EB687DD" w14:textId="77777777" w:rsidR="00C614AC" w:rsidRPr="009F4CE7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B8704EC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5D4B132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B9E8E61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176F2692" w14:textId="77777777" w:rsidTr="003D786E">
        <w:trPr>
          <w:trHeight w:hRule="exact" w:val="288"/>
        </w:trPr>
        <w:tc>
          <w:tcPr>
            <w:tcW w:w="2411" w:type="dxa"/>
            <w:tcBorders>
              <w:right w:val="single" w:sz="4" w:space="0" w:color="414042"/>
            </w:tcBorders>
          </w:tcPr>
          <w:p w14:paraId="2EE3ECAE" w14:textId="77777777" w:rsidR="00C614AC" w:rsidRPr="009F4CE7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8FB9F62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81E5A13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F728542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26AE1DF6" w14:textId="77777777" w:rsidTr="003D786E">
        <w:trPr>
          <w:trHeight w:hRule="exact" w:val="432"/>
        </w:trPr>
        <w:tc>
          <w:tcPr>
            <w:tcW w:w="7199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1E27709B" w14:textId="20438225" w:rsidR="00C614AC" w:rsidRPr="009F4CE7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A179B4F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67BD01D5" w14:textId="77777777" w:rsidTr="003D786E">
        <w:trPr>
          <w:trHeight w:hRule="exact" w:val="287"/>
        </w:trPr>
        <w:tc>
          <w:tcPr>
            <w:tcW w:w="9593" w:type="dxa"/>
            <w:gridSpan w:val="5"/>
            <w:tcBorders>
              <w:bottom w:val="single" w:sz="4" w:space="0" w:color="414042"/>
            </w:tcBorders>
          </w:tcPr>
          <w:p w14:paraId="00C02E4D" w14:textId="77777777" w:rsidR="00C614AC" w:rsidRPr="009F4CE7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t>Day 3</w:t>
            </w:r>
          </w:p>
        </w:tc>
      </w:tr>
      <w:tr w:rsidR="00C614AC" w:rsidRPr="009F4CE7" w14:paraId="1A89E789" w14:textId="77777777" w:rsidTr="003D786E">
        <w:trPr>
          <w:trHeight w:hRule="exact" w:val="516"/>
        </w:trPr>
        <w:tc>
          <w:tcPr>
            <w:tcW w:w="2411" w:type="dxa"/>
            <w:tcBorders>
              <w:right w:val="single" w:sz="4" w:space="0" w:color="414042"/>
            </w:tcBorders>
          </w:tcPr>
          <w:p w14:paraId="58FC3B9E" w14:textId="77777777" w:rsidR="00C614AC" w:rsidRPr="009F4CE7" w:rsidRDefault="00C614AC" w:rsidP="00C614A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F880FA3" w14:textId="0A6F5C12" w:rsidR="00C614AC" w:rsidRPr="009F4CE7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1CCC7FF" w14:textId="4C34C48C" w:rsidR="00C614AC" w:rsidRPr="009F4CE7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2124B4" w14:textId="511B48DA" w:rsidR="00C614AC" w:rsidRPr="009F4CE7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12116B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9F4CE7" w14:paraId="6E6BAC88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37842A98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462C90E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CC814FF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2DA5E97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</w:tr>
      <w:tr w:rsidR="00C614AC" w:rsidRPr="009F4CE7" w14:paraId="3B217CC1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33C6C9E7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C3C7D5B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7A1EF1D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A5F0A78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</w:tr>
      <w:tr w:rsidR="00C614AC" w:rsidRPr="009F4CE7" w14:paraId="1FDB9920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0EBBC5D1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4A0A443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1CA872A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1B03485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</w:tr>
      <w:tr w:rsidR="00C614AC" w:rsidRPr="009F4CE7" w14:paraId="03E153CE" w14:textId="77777777" w:rsidTr="003D786E">
        <w:trPr>
          <w:trHeight w:hRule="exact" w:val="287"/>
        </w:trPr>
        <w:tc>
          <w:tcPr>
            <w:tcW w:w="2411" w:type="dxa"/>
            <w:tcBorders>
              <w:right w:val="single" w:sz="4" w:space="0" w:color="414042"/>
            </w:tcBorders>
          </w:tcPr>
          <w:p w14:paraId="468E2D0D" w14:textId="77777777" w:rsidR="00C614AC" w:rsidRPr="009F4CE7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763300D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33744E2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A5A43A1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</w:tr>
      <w:tr w:rsidR="00C614AC" w:rsidRPr="009F4CE7" w14:paraId="39816377" w14:textId="77777777" w:rsidTr="003D786E">
        <w:trPr>
          <w:trHeight w:hRule="exact" w:val="288"/>
        </w:trPr>
        <w:tc>
          <w:tcPr>
            <w:tcW w:w="2411" w:type="dxa"/>
            <w:tcBorders>
              <w:right w:val="single" w:sz="4" w:space="0" w:color="414042"/>
            </w:tcBorders>
          </w:tcPr>
          <w:p w14:paraId="7658B0EB" w14:textId="77777777" w:rsidR="00C614AC" w:rsidRPr="009F4CE7" w:rsidRDefault="00C614AC" w:rsidP="00C614A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3881238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62FC915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2420333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</w:tr>
      <w:tr w:rsidR="00C614AC" w:rsidRPr="009F4CE7" w14:paraId="25CA67B1" w14:textId="77777777" w:rsidTr="00CC7878">
        <w:trPr>
          <w:trHeight w:hRule="exact" w:val="432"/>
        </w:trPr>
        <w:tc>
          <w:tcPr>
            <w:tcW w:w="7199" w:type="dxa"/>
            <w:gridSpan w:val="4"/>
            <w:tcBorders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33D19EF4" w14:textId="528C23AF" w:rsidR="00C614AC" w:rsidRPr="009F4CE7" w:rsidRDefault="00C614AC" w:rsidP="00C614AC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  <w:bottom w:val="single" w:sz="4" w:space="0" w:color="414042"/>
            </w:tcBorders>
          </w:tcPr>
          <w:p w14:paraId="0BCBD581" w14:textId="77777777" w:rsidR="00C614AC" w:rsidRPr="009F4CE7" w:rsidRDefault="00C614AC" w:rsidP="00C614AC">
            <w:pPr>
              <w:ind w:left="101"/>
              <w:rPr>
                <w:rFonts w:ascii="Cambria" w:hAnsi="Cambria"/>
              </w:rPr>
            </w:pPr>
          </w:p>
        </w:tc>
      </w:tr>
    </w:tbl>
    <w:p w14:paraId="4AA07922" w14:textId="77777777" w:rsidR="0012116B" w:rsidRDefault="0012116B">
      <w:r>
        <w:rPr>
          <w:bCs w:val="0"/>
        </w:rPr>
        <w:br w:type="page"/>
      </w:r>
    </w:p>
    <w:tbl>
      <w:tblPr>
        <w:tblW w:w="0" w:type="auto"/>
        <w:tblInd w:w="90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"/>
        <w:gridCol w:w="2394"/>
        <w:gridCol w:w="2394"/>
        <w:gridCol w:w="2394"/>
        <w:gridCol w:w="2394"/>
      </w:tblGrid>
      <w:tr w:rsidR="00C614AC" w:rsidRPr="009F4CE7" w14:paraId="42626397" w14:textId="77777777" w:rsidTr="003D786E">
        <w:trPr>
          <w:trHeight w:hRule="exact" w:val="287"/>
        </w:trPr>
        <w:tc>
          <w:tcPr>
            <w:tcW w:w="9593" w:type="dxa"/>
            <w:gridSpan w:val="5"/>
          </w:tcPr>
          <w:p w14:paraId="60F8C31F" w14:textId="1EC6C5D7" w:rsidR="00C614AC" w:rsidRPr="009F4CE7" w:rsidRDefault="00C614AC" w:rsidP="00C614A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lastRenderedPageBreak/>
              <w:t>Day 4</w:t>
            </w:r>
          </w:p>
        </w:tc>
      </w:tr>
      <w:tr w:rsidR="00C614AC" w:rsidRPr="009F4CE7" w14:paraId="1133CE50" w14:textId="77777777" w:rsidTr="00BD5224">
        <w:trPr>
          <w:trHeight w:hRule="exact" w:val="622"/>
        </w:trPr>
        <w:tc>
          <w:tcPr>
            <w:tcW w:w="2411" w:type="dxa"/>
            <w:gridSpan w:val="2"/>
            <w:tcBorders>
              <w:right w:val="single" w:sz="4" w:space="0" w:color="414042"/>
            </w:tcBorders>
          </w:tcPr>
          <w:p w14:paraId="53935DD6" w14:textId="77777777" w:rsidR="00C614AC" w:rsidRPr="009F4CE7" w:rsidRDefault="00C614AC" w:rsidP="00C614AC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783CD9B" w14:textId="48664F9F" w:rsidR="00C614AC" w:rsidRPr="009F4CE7" w:rsidRDefault="00CC7878" w:rsidP="00C614A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76739E9A" w14:textId="04B1EE2F" w:rsidR="00C614AC" w:rsidRPr="009F4CE7" w:rsidRDefault="00CC7878" w:rsidP="00C614A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C987E58" w14:textId="7665EF03" w:rsidR="00C614AC" w:rsidRPr="009F4CE7" w:rsidRDefault="00CC7878" w:rsidP="00C614A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Estimated total gallons </w:t>
            </w:r>
            <w:r w:rsidR="0012116B">
              <w:rPr>
                <w:rFonts w:ascii="Cambria" w:hAnsi="Cambria"/>
                <w:b/>
                <w:color w:val="414042"/>
              </w:rPr>
              <w:t>to landfill</w:t>
            </w:r>
          </w:p>
        </w:tc>
      </w:tr>
      <w:tr w:rsidR="00C614AC" w:rsidRPr="009F4CE7" w14:paraId="7CA42182" w14:textId="77777777" w:rsidTr="003D786E">
        <w:trPr>
          <w:trHeight w:hRule="exact" w:val="287"/>
        </w:trPr>
        <w:tc>
          <w:tcPr>
            <w:tcW w:w="2411" w:type="dxa"/>
            <w:gridSpan w:val="2"/>
            <w:tcBorders>
              <w:right w:val="single" w:sz="4" w:space="0" w:color="414042"/>
            </w:tcBorders>
          </w:tcPr>
          <w:p w14:paraId="0B7E8C76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0DF4397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030BE96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90C6C50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C614AC" w:rsidRPr="009F4CE7" w14:paraId="68565FD1" w14:textId="77777777" w:rsidTr="003D786E">
        <w:trPr>
          <w:trHeight w:hRule="exact" w:val="287"/>
        </w:trPr>
        <w:tc>
          <w:tcPr>
            <w:tcW w:w="2411" w:type="dxa"/>
            <w:gridSpan w:val="2"/>
            <w:tcBorders>
              <w:right w:val="single" w:sz="4" w:space="0" w:color="414042"/>
            </w:tcBorders>
          </w:tcPr>
          <w:p w14:paraId="3FA6805F" w14:textId="77777777" w:rsidR="00C614AC" w:rsidRPr="009F4CE7" w:rsidRDefault="00C614AC" w:rsidP="00C614A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719797FF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FAF0985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90D2522" w14:textId="77777777" w:rsidR="00C614AC" w:rsidRPr="009F4CE7" w:rsidRDefault="00C614AC" w:rsidP="00C614A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52BBB9F0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AB0D30A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C9D1BE5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244045E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66884CE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21341F9B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6D903A2" w14:textId="77777777" w:rsidR="000508F7" w:rsidRPr="009F4CE7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E6D105A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91936DE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75ACB3F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3CBDDEE2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7AD507A" w14:textId="77777777" w:rsidR="000508F7" w:rsidRPr="009F4CE7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EF549FC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243771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F6FBD4C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6999EF5D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2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5B1C4883" w14:textId="5DE20F49" w:rsidR="000508F7" w:rsidRPr="009F4CE7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7169D35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53385BEB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180BF51" w14:textId="77777777" w:rsidR="000508F7" w:rsidRPr="009F4CE7" w:rsidRDefault="000508F7" w:rsidP="003D786E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t>Day 5</w:t>
            </w:r>
          </w:p>
        </w:tc>
      </w:tr>
      <w:tr w:rsidR="000508F7" w:rsidRPr="009F4CE7" w14:paraId="1A519B21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640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42B29E0" w14:textId="77777777" w:rsidR="000508F7" w:rsidRPr="009F4CE7" w:rsidRDefault="000508F7" w:rsidP="003D786E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F2589A" w14:textId="39DA507B" w:rsidR="000508F7" w:rsidRPr="009F4CE7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3E112B" w14:textId="6EA5747F" w:rsidR="000508F7" w:rsidRPr="009F4CE7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2576F6" w14:textId="4753CFFA" w:rsidR="000508F7" w:rsidRPr="009F4CE7" w:rsidRDefault="00CC7878" w:rsidP="003D786E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Estimated total gallons to landfill</w:t>
            </w:r>
          </w:p>
        </w:tc>
      </w:tr>
      <w:tr w:rsidR="000508F7" w:rsidRPr="009F4CE7" w14:paraId="5B0AA8AE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7B8F9B5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E5081DA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1924DA8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4B9E81E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2C1103CE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2F5F6A0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10322AD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0563CC9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766C144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0736FA52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CBAEDC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7FFEA2A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FC72899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66D392A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05165BAA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32DCB24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ED71C7C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D6CBD47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FA62CED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0F697B0B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5C73AE3" w14:textId="77777777" w:rsidR="000508F7" w:rsidRPr="009F4CE7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72ADDCD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28BB1F4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436A520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01C479B7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2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5CA2143C" w14:textId="48D63A92" w:rsidR="000508F7" w:rsidRPr="009F4CE7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0EF2753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2649FD6B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341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E1C619"/>
          </w:tcPr>
          <w:p w14:paraId="697E1DCC" w14:textId="13EC1AD4" w:rsidR="000508F7" w:rsidRPr="009F4CE7" w:rsidRDefault="00CC7878" w:rsidP="003D786E">
            <w:pPr>
              <w:pStyle w:val="TableParagraph"/>
              <w:spacing w:before="39"/>
              <w:ind w:left="101" w:right="3339"/>
              <w:jc w:val="left"/>
              <w:rPr>
                <w:rFonts w:ascii="Cambria" w:hAnsi="Cambria"/>
                <w:b/>
                <w:color w:val="434E7E"/>
              </w:rPr>
            </w:pPr>
            <w:r w:rsidRPr="009F4CE7">
              <w:rPr>
                <w:rFonts w:ascii="Cambria" w:hAnsi="Cambria"/>
                <w:b/>
                <w:color w:val="434E7E"/>
              </w:rPr>
              <w:t>Part III: Recycling</w:t>
            </w:r>
          </w:p>
        </w:tc>
      </w:tr>
      <w:tr w:rsidR="000508F7" w:rsidRPr="009F4CE7" w14:paraId="30917C9C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90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8BC856" w14:textId="77777777" w:rsidR="000508F7" w:rsidRPr="009F4CE7" w:rsidRDefault="000508F7" w:rsidP="003D786E">
            <w:pPr>
              <w:pStyle w:val="TableParagraph"/>
              <w:spacing w:before="13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t>Day 1</w:t>
            </w:r>
          </w:p>
        </w:tc>
      </w:tr>
      <w:tr w:rsidR="000508F7" w:rsidRPr="009F4CE7" w14:paraId="7786DD6F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56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8663FC4" w14:textId="77777777" w:rsidR="000508F7" w:rsidRPr="009F4CE7" w:rsidRDefault="000508F7" w:rsidP="003D786E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5A92CE6" w14:textId="44145742" w:rsidR="000508F7" w:rsidRPr="009F4CE7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62C6692" w14:textId="35E38240" w:rsidR="000508F7" w:rsidRPr="009F4CE7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067C1EA" w14:textId="0B36A76E" w:rsidR="000508F7" w:rsidRPr="009F4CE7" w:rsidRDefault="00CC7878" w:rsidP="003D786E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0508F7" w:rsidRPr="009F4CE7" w14:paraId="0B87A7DC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BE9EAB5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7DDCD24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3139814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1BDDB02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0CF2648A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E3F5C04" w14:textId="77777777" w:rsidR="000508F7" w:rsidRPr="009F4CE7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FB9EF08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B13B6D5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E59FAAB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2A4F806E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A07C3B2" w14:textId="77777777" w:rsidR="000508F7" w:rsidRPr="009F4CE7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6EB5B08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E1013CE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9D48DC5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7BD4CB39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6FEC8D6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76BA185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72034BF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9945D86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1DD093BC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D8538FA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AE79E9E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2BCFE65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7785138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346C3C0E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386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65C04439" w14:textId="07D4E429" w:rsidR="000508F7" w:rsidRPr="009F4CE7" w:rsidRDefault="00CC7878" w:rsidP="003D786E">
            <w:pPr>
              <w:pStyle w:val="TableParagraph"/>
              <w:spacing w:before="61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C063000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792B25CC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8"/>
        </w:trPr>
        <w:tc>
          <w:tcPr>
            <w:tcW w:w="9576" w:type="dxa"/>
            <w:gridSpan w:val="4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748A693" w14:textId="77777777" w:rsidR="000508F7" w:rsidRPr="009F4CE7" w:rsidRDefault="000508F7" w:rsidP="003D786E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t>Day 2</w:t>
            </w:r>
          </w:p>
        </w:tc>
      </w:tr>
      <w:tr w:rsidR="000508F7" w:rsidRPr="009F4CE7" w14:paraId="78D74B30" w14:textId="77777777" w:rsidTr="00BD5224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57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755FF7E" w14:textId="77777777" w:rsidR="000508F7" w:rsidRPr="009F4CE7" w:rsidRDefault="000508F7" w:rsidP="003D786E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9374C55" w14:textId="2A145A7B" w:rsidR="000508F7" w:rsidRPr="009F4CE7" w:rsidRDefault="00CC7878" w:rsidP="003D786E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9781E44" w14:textId="4DDD57E8" w:rsidR="000508F7" w:rsidRPr="009F4CE7" w:rsidRDefault="00CC7878" w:rsidP="003D786E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02DD1D3" w14:textId="02FB5EBF" w:rsidR="000508F7" w:rsidRPr="009F4CE7" w:rsidRDefault="00CC7878" w:rsidP="003D786E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0508F7" w:rsidRPr="009F4CE7" w14:paraId="0B8A9785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6C71D6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95821A5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50F7702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D5546D1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20D46844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EE389C1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A28930B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19DF658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40076A6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78CCFA0A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FB0C7C1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BEC02CB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833EAC0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AC1D31D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19FACDBD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AA1513C" w14:textId="77777777" w:rsidR="000508F7" w:rsidRPr="009F4CE7" w:rsidRDefault="000508F7" w:rsidP="003D786E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9B65186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2625CA4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288ED0C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54111F11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287"/>
        </w:trPr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5B3801C" w14:textId="77777777" w:rsidR="000508F7" w:rsidRPr="009F4CE7" w:rsidRDefault="000508F7" w:rsidP="003D786E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24691B5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85096EF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6BB21EC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0508F7" w:rsidRPr="009F4CE7" w14:paraId="72313046" w14:textId="77777777" w:rsidTr="00CC7878">
        <w:tblPrEx>
          <w:tblBorders>
            <w:top w:val="single" w:sz="4" w:space="0" w:color="640D1A"/>
            <w:left w:val="single" w:sz="4" w:space="0" w:color="640D1A"/>
            <w:bottom w:val="single" w:sz="4" w:space="0" w:color="640D1A"/>
            <w:right w:val="single" w:sz="4" w:space="0" w:color="640D1A"/>
            <w:insideH w:val="single" w:sz="4" w:space="0" w:color="640D1A"/>
          </w:tblBorders>
        </w:tblPrEx>
        <w:trPr>
          <w:gridBefore w:val="1"/>
          <w:wBefore w:w="17" w:type="dxa"/>
          <w:trHeight w:hRule="exact" w:val="431"/>
        </w:trPr>
        <w:tc>
          <w:tcPr>
            <w:tcW w:w="7182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FE1C231" w14:textId="294D85E4" w:rsidR="000508F7" w:rsidRPr="009F4CE7" w:rsidRDefault="00CC7878" w:rsidP="003D786E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2E3A4AD" w14:textId="77777777" w:rsidR="000508F7" w:rsidRPr="009F4CE7" w:rsidRDefault="000508F7" w:rsidP="003D786E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</w:tbl>
    <w:p w14:paraId="4576C71E" w14:textId="2D65D20E" w:rsidR="00380C0B" w:rsidRPr="009F4CE7" w:rsidRDefault="00380C0B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36383429" w14:textId="4E43F8A2" w:rsidR="00E15EAE" w:rsidRPr="009F4CE7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20A63013" w14:textId="228F1ED9" w:rsidR="00E15EAE" w:rsidRPr="009F4CE7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679F2B6B" w14:textId="77777777" w:rsidR="00E15EAE" w:rsidRPr="009F4CE7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tbl>
      <w:tblPr>
        <w:tblW w:w="0" w:type="auto"/>
        <w:tblInd w:w="90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4"/>
        <w:gridCol w:w="2394"/>
        <w:gridCol w:w="1126"/>
        <w:gridCol w:w="1268"/>
        <w:gridCol w:w="2394"/>
      </w:tblGrid>
      <w:tr w:rsidR="00E15EAE" w:rsidRPr="009F4CE7" w14:paraId="495EF903" w14:textId="77777777" w:rsidTr="00DE29E0">
        <w:trPr>
          <w:trHeight w:hRule="exact" w:val="288"/>
        </w:trPr>
        <w:tc>
          <w:tcPr>
            <w:tcW w:w="9576" w:type="dxa"/>
            <w:gridSpan w:val="5"/>
          </w:tcPr>
          <w:p w14:paraId="2655EC82" w14:textId="77777777" w:rsidR="00E15EAE" w:rsidRPr="009F4CE7" w:rsidRDefault="00E15EAE" w:rsidP="005B138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lastRenderedPageBreak/>
              <w:t>Day 3</w:t>
            </w:r>
          </w:p>
        </w:tc>
      </w:tr>
      <w:tr w:rsidR="00E15EAE" w:rsidRPr="009F4CE7" w14:paraId="3D3E38A6" w14:textId="77777777" w:rsidTr="00DE29E0">
        <w:trPr>
          <w:trHeight w:hRule="exact" w:val="640"/>
        </w:trPr>
        <w:tc>
          <w:tcPr>
            <w:tcW w:w="2394" w:type="dxa"/>
          </w:tcPr>
          <w:p w14:paraId="5B83D45C" w14:textId="77777777" w:rsidR="00E15EAE" w:rsidRPr="009F4CE7" w:rsidRDefault="00E15EAE" w:rsidP="005B138C">
            <w:pPr>
              <w:pStyle w:val="TableParagraph"/>
              <w:spacing w:before="125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</w:tcPr>
          <w:p w14:paraId="6B76B951" w14:textId="77777777" w:rsidR="00E15EAE" w:rsidRPr="009F4CE7" w:rsidRDefault="00E15EAE" w:rsidP="005B13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</w:tcPr>
          <w:p w14:paraId="44B047D8" w14:textId="77777777" w:rsidR="00E15EAE" w:rsidRPr="009F4CE7" w:rsidRDefault="00E15EAE" w:rsidP="005B13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</w:tcPr>
          <w:p w14:paraId="39C10734" w14:textId="77777777" w:rsidR="00E15EAE" w:rsidRPr="009F4CE7" w:rsidRDefault="00E15EAE" w:rsidP="005B138C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E15EAE" w:rsidRPr="009F4CE7" w14:paraId="4E9E92FE" w14:textId="77777777" w:rsidTr="00DE29E0">
        <w:trPr>
          <w:trHeight w:hRule="exact" w:val="287"/>
        </w:trPr>
        <w:tc>
          <w:tcPr>
            <w:tcW w:w="2394" w:type="dxa"/>
          </w:tcPr>
          <w:p w14:paraId="170FFB38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</w:tcPr>
          <w:p w14:paraId="5B254EB0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41488A62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16F1A047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3F59BF58" w14:textId="77777777" w:rsidTr="00DE29E0">
        <w:trPr>
          <w:trHeight w:hRule="exact" w:val="287"/>
        </w:trPr>
        <w:tc>
          <w:tcPr>
            <w:tcW w:w="2394" w:type="dxa"/>
          </w:tcPr>
          <w:p w14:paraId="3479F3E4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</w:tcPr>
          <w:p w14:paraId="458E2E98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7A9E62F8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2947B78F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09B40636" w14:textId="77777777" w:rsidTr="00DE29E0">
        <w:trPr>
          <w:trHeight w:hRule="exact" w:val="287"/>
        </w:trPr>
        <w:tc>
          <w:tcPr>
            <w:tcW w:w="2394" w:type="dxa"/>
          </w:tcPr>
          <w:p w14:paraId="710E5700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</w:tcPr>
          <w:p w14:paraId="4E2C9881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1FE3704C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7357C882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60C073B2" w14:textId="77777777" w:rsidTr="00DE29E0">
        <w:trPr>
          <w:trHeight w:hRule="exact" w:val="287"/>
        </w:trPr>
        <w:tc>
          <w:tcPr>
            <w:tcW w:w="2394" w:type="dxa"/>
          </w:tcPr>
          <w:p w14:paraId="5A5EF725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</w:tcPr>
          <w:p w14:paraId="083C22C2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060E1790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65AAB3CC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6C197108" w14:textId="77777777" w:rsidTr="00DE29E0">
        <w:trPr>
          <w:trHeight w:hRule="exact" w:val="287"/>
        </w:trPr>
        <w:tc>
          <w:tcPr>
            <w:tcW w:w="2394" w:type="dxa"/>
          </w:tcPr>
          <w:p w14:paraId="522364A8" w14:textId="77777777" w:rsidR="00E15EAE" w:rsidRPr="009F4CE7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</w:tcPr>
          <w:p w14:paraId="32D95793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5701745F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6DDA55C6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7F2EF118" w14:textId="77777777" w:rsidTr="00DE29E0">
        <w:trPr>
          <w:trHeight w:hRule="exact" w:val="431"/>
        </w:trPr>
        <w:tc>
          <w:tcPr>
            <w:tcW w:w="7182" w:type="dxa"/>
            <w:gridSpan w:val="4"/>
            <w:shd w:val="clear" w:color="auto" w:fill="DADADA"/>
          </w:tcPr>
          <w:p w14:paraId="27123386" w14:textId="77777777" w:rsidR="00E15EAE" w:rsidRPr="009F4CE7" w:rsidRDefault="00E15EAE" w:rsidP="005B138C">
            <w:pPr>
              <w:pStyle w:val="TableParagraph"/>
              <w:spacing w:before="83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</w:tcPr>
          <w:p w14:paraId="004F59A6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3944F23B" w14:textId="77777777" w:rsidTr="00DE29E0">
        <w:trPr>
          <w:trHeight w:hRule="exact" w:val="288"/>
        </w:trPr>
        <w:tc>
          <w:tcPr>
            <w:tcW w:w="9576" w:type="dxa"/>
            <w:gridSpan w:val="5"/>
          </w:tcPr>
          <w:p w14:paraId="46E423F9" w14:textId="77777777" w:rsidR="00E15EAE" w:rsidRPr="009F4CE7" w:rsidRDefault="00E15EAE" w:rsidP="005B138C">
            <w:pPr>
              <w:pStyle w:val="TableParagraph"/>
              <w:spacing w:before="12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t>Day 4</w:t>
            </w:r>
          </w:p>
        </w:tc>
      </w:tr>
      <w:tr w:rsidR="00E15EAE" w:rsidRPr="009F4CE7" w14:paraId="1D2FC3D0" w14:textId="77777777" w:rsidTr="00DE29E0">
        <w:trPr>
          <w:trHeight w:val="564"/>
        </w:trPr>
        <w:tc>
          <w:tcPr>
            <w:tcW w:w="2394" w:type="dxa"/>
          </w:tcPr>
          <w:p w14:paraId="250D950E" w14:textId="77777777" w:rsidR="00E15EAE" w:rsidRPr="009F4CE7" w:rsidRDefault="00E15EAE" w:rsidP="005B13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</w:tcPr>
          <w:p w14:paraId="151C08D7" w14:textId="77777777" w:rsidR="00E15EAE" w:rsidRPr="009F4CE7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</w:t>
            </w:r>
          </w:p>
          <w:p w14:paraId="6F8BCFE8" w14:textId="77777777" w:rsidR="00E15EAE" w:rsidRPr="009F4CE7" w:rsidRDefault="00E15EAE" w:rsidP="005B138C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gallons</w:t>
            </w:r>
          </w:p>
        </w:tc>
        <w:tc>
          <w:tcPr>
            <w:tcW w:w="2394" w:type="dxa"/>
            <w:gridSpan w:val="2"/>
          </w:tcPr>
          <w:p w14:paraId="61B3F323" w14:textId="77777777" w:rsidR="00E15EAE" w:rsidRPr="009F4CE7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</w:t>
            </w:r>
          </w:p>
          <w:p w14:paraId="4F83694B" w14:textId="77777777" w:rsidR="00E15EAE" w:rsidRPr="009F4CE7" w:rsidRDefault="00E15EAE" w:rsidP="005B138C">
            <w:pPr>
              <w:pStyle w:val="TableParagraph"/>
              <w:spacing w:before="0" w:line="252" w:lineRule="exact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filled</w:t>
            </w:r>
          </w:p>
        </w:tc>
        <w:tc>
          <w:tcPr>
            <w:tcW w:w="2394" w:type="dxa"/>
          </w:tcPr>
          <w:p w14:paraId="7F6B4B71" w14:textId="77777777" w:rsidR="00E15EAE" w:rsidRPr="009F4CE7" w:rsidRDefault="00E15EAE" w:rsidP="005B138C">
            <w:pPr>
              <w:pStyle w:val="TableParagraph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Estimated total</w:t>
            </w:r>
          </w:p>
          <w:p w14:paraId="523A2F27" w14:textId="38A12A4A" w:rsidR="00E15EAE" w:rsidRPr="009F4CE7" w:rsidRDefault="00DE29E0" w:rsidP="005B138C">
            <w:pPr>
              <w:pStyle w:val="TableParagraph"/>
              <w:spacing w:before="0" w:line="252" w:lineRule="exact"/>
              <w:ind w:left="101" w:right="0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g</w:t>
            </w:r>
            <w:r w:rsidR="00E15EAE" w:rsidRPr="009F4CE7">
              <w:rPr>
                <w:rFonts w:ascii="Cambria" w:hAnsi="Cambria"/>
                <w:b/>
                <w:color w:val="414042"/>
              </w:rPr>
              <w:t>allons recycled</w:t>
            </w:r>
          </w:p>
        </w:tc>
      </w:tr>
      <w:tr w:rsidR="00E15EAE" w:rsidRPr="009F4CE7" w14:paraId="5A3AA16D" w14:textId="77777777" w:rsidTr="00DE29E0">
        <w:trPr>
          <w:trHeight w:hRule="exact" w:val="287"/>
        </w:trPr>
        <w:tc>
          <w:tcPr>
            <w:tcW w:w="2394" w:type="dxa"/>
          </w:tcPr>
          <w:p w14:paraId="4C77B178" w14:textId="77777777" w:rsidR="00E15EAE" w:rsidRPr="009F4CE7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</w:tcPr>
          <w:p w14:paraId="26E01732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7DE6A164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13CA7D6E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699CB176" w14:textId="77777777" w:rsidTr="00DE29E0">
        <w:trPr>
          <w:trHeight w:hRule="exact" w:val="288"/>
        </w:trPr>
        <w:tc>
          <w:tcPr>
            <w:tcW w:w="2394" w:type="dxa"/>
          </w:tcPr>
          <w:p w14:paraId="164FC2D8" w14:textId="77777777" w:rsidR="00E15EAE" w:rsidRPr="009F4CE7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</w:tcPr>
          <w:p w14:paraId="0CF28FB2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507F4E1E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3EE4C66A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6FEFD982" w14:textId="77777777" w:rsidTr="00DE29E0">
        <w:trPr>
          <w:trHeight w:hRule="exact" w:val="287"/>
        </w:trPr>
        <w:tc>
          <w:tcPr>
            <w:tcW w:w="2394" w:type="dxa"/>
          </w:tcPr>
          <w:p w14:paraId="3B50FDB8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</w:tcPr>
          <w:p w14:paraId="2D224D5E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17FEDA9B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27151C6A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337DABED" w14:textId="77777777" w:rsidTr="00DE29E0">
        <w:trPr>
          <w:trHeight w:hRule="exact" w:val="287"/>
        </w:trPr>
        <w:tc>
          <w:tcPr>
            <w:tcW w:w="2394" w:type="dxa"/>
          </w:tcPr>
          <w:p w14:paraId="5F78499C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</w:tcPr>
          <w:p w14:paraId="24ACC967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13B74532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78E63B4B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1E46EEDB" w14:textId="77777777" w:rsidTr="00DE29E0">
        <w:trPr>
          <w:trHeight w:hRule="exact" w:val="287"/>
        </w:trPr>
        <w:tc>
          <w:tcPr>
            <w:tcW w:w="2394" w:type="dxa"/>
          </w:tcPr>
          <w:p w14:paraId="77396A5A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</w:tcPr>
          <w:p w14:paraId="70B1F4EE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760E4093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1BD039D2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2ABFA58D" w14:textId="77777777" w:rsidTr="00DE29E0">
        <w:trPr>
          <w:trHeight w:hRule="exact" w:val="432"/>
        </w:trPr>
        <w:tc>
          <w:tcPr>
            <w:tcW w:w="7182" w:type="dxa"/>
            <w:gridSpan w:val="4"/>
            <w:shd w:val="clear" w:color="auto" w:fill="DADADA"/>
          </w:tcPr>
          <w:p w14:paraId="2245F890" w14:textId="77777777" w:rsidR="00E15EAE" w:rsidRPr="009F4CE7" w:rsidRDefault="00E15EAE" w:rsidP="005B138C">
            <w:pPr>
              <w:pStyle w:val="TableParagraph"/>
              <w:spacing w:before="84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</w:tcPr>
          <w:p w14:paraId="715D7E35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265B1CDF" w14:textId="77777777" w:rsidTr="00DE29E0">
        <w:trPr>
          <w:trHeight w:hRule="exact" w:val="287"/>
        </w:trPr>
        <w:tc>
          <w:tcPr>
            <w:tcW w:w="9576" w:type="dxa"/>
            <w:gridSpan w:val="5"/>
          </w:tcPr>
          <w:p w14:paraId="153ED416" w14:textId="77777777" w:rsidR="00E15EAE" w:rsidRPr="009F4CE7" w:rsidRDefault="00E15EAE" w:rsidP="005B138C">
            <w:pPr>
              <w:pStyle w:val="TableParagraph"/>
              <w:ind w:left="101" w:right="3339"/>
              <w:jc w:val="left"/>
              <w:rPr>
                <w:rFonts w:ascii="Cambria" w:hAnsi="Cambria"/>
                <w:b/>
                <w:iCs/>
                <w:color w:val="434E7E"/>
              </w:rPr>
            </w:pPr>
            <w:r w:rsidRPr="009F4CE7">
              <w:rPr>
                <w:rFonts w:ascii="Cambria" w:hAnsi="Cambria"/>
                <w:b/>
                <w:iCs/>
                <w:color w:val="434E7E"/>
              </w:rPr>
              <w:t>Day 5</w:t>
            </w:r>
          </w:p>
        </w:tc>
      </w:tr>
      <w:tr w:rsidR="00E15EAE" w:rsidRPr="009F4CE7" w14:paraId="6924E461" w14:textId="77777777" w:rsidTr="00DE29E0">
        <w:trPr>
          <w:trHeight w:hRule="exact" w:val="568"/>
        </w:trPr>
        <w:tc>
          <w:tcPr>
            <w:tcW w:w="2394" w:type="dxa"/>
          </w:tcPr>
          <w:p w14:paraId="106F586D" w14:textId="77777777" w:rsidR="00E15EAE" w:rsidRPr="009F4CE7" w:rsidRDefault="00E15EAE" w:rsidP="005B13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394" w:type="dxa"/>
          </w:tcPr>
          <w:p w14:paraId="1AA01708" w14:textId="77777777" w:rsidR="00E15EAE" w:rsidRPr="009F4CE7" w:rsidRDefault="00E15EAE" w:rsidP="005B13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gridSpan w:val="2"/>
          </w:tcPr>
          <w:p w14:paraId="0AA041AF" w14:textId="77777777" w:rsidR="00E15EAE" w:rsidRPr="009F4CE7" w:rsidRDefault="00E15EAE" w:rsidP="005B13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F4CE7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F4CE7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</w:tcPr>
          <w:p w14:paraId="41049DC2" w14:textId="77777777" w:rsidR="00E15EAE" w:rsidRPr="009F4CE7" w:rsidRDefault="00E15EAE" w:rsidP="005B138C">
            <w:pPr>
              <w:pStyle w:val="TableParagraph"/>
              <w:spacing w:before="0"/>
              <w:ind w:left="101" w:right="256"/>
              <w:jc w:val="left"/>
              <w:rPr>
                <w:rFonts w:ascii="Cambria" w:hAnsi="Cambria"/>
                <w:b/>
                <w:color w:val="414042"/>
              </w:rPr>
            </w:pPr>
            <w:r w:rsidRPr="009F4CE7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E15EAE" w:rsidRPr="009F4CE7" w14:paraId="3C873BE1" w14:textId="77777777" w:rsidTr="00DE29E0">
        <w:trPr>
          <w:trHeight w:hRule="exact" w:val="287"/>
        </w:trPr>
        <w:tc>
          <w:tcPr>
            <w:tcW w:w="2394" w:type="dxa"/>
          </w:tcPr>
          <w:p w14:paraId="475A5353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394" w:type="dxa"/>
          </w:tcPr>
          <w:p w14:paraId="6F3B7B2E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57F1805B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66D60B95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7B94B8FA" w14:textId="77777777" w:rsidTr="00DE29E0">
        <w:trPr>
          <w:trHeight w:hRule="exact" w:val="287"/>
        </w:trPr>
        <w:tc>
          <w:tcPr>
            <w:tcW w:w="2394" w:type="dxa"/>
          </w:tcPr>
          <w:p w14:paraId="2B10FE08" w14:textId="77777777" w:rsidR="00E15EAE" w:rsidRPr="009F4CE7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394" w:type="dxa"/>
          </w:tcPr>
          <w:p w14:paraId="45EE43D6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60AD34CB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6FCF3798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7DDB7C59" w14:textId="77777777" w:rsidTr="00DE29E0">
        <w:trPr>
          <w:trHeight w:hRule="exact" w:val="288"/>
        </w:trPr>
        <w:tc>
          <w:tcPr>
            <w:tcW w:w="2394" w:type="dxa"/>
          </w:tcPr>
          <w:p w14:paraId="13894B47" w14:textId="77777777" w:rsidR="00E15EAE" w:rsidRPr="009F4CE7" w:rsidRDefault="00E15EAE" w:rsidP="005B138C">
            <w:pPr>
              <w:pStyle w:val="TableParagraph"/>
              <w:spacing w:before="12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394" w:type="dxa"/>
          </w:tcPr>
          <w:p w14:paraId="1519B165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15B737ED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30E93679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5992C0D6" w14:textId="77777777" w:rsidTr="00DE29E0">
        <w:trPr>
          <w:trHeight w:hRule="exact" w:val="287"/>
        </w:trPr>
        <w:tc>
          <w:tcPr>
            <w:tcW w:w="2394" w:type="dxa"/>
          </w:tcPr>
          <w:p w14:paraId="683E4B9B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394" w:type="dxa"/>
          </w:tcPr>
          <w:p w14:paraId="38E75B17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1E9E5CC5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3C59BC1F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7E5B45E4" w14:textId="77777777" w:rsidTr="00DE29E0">
        <w:trPr>
          <w:trHeight w:hRule="exact" w:val="287"/>
        </w:trPr>
        <w:tc>
          <w:tcPr>
            <w:tcW w:w="2394" w:type="dxa"/>
          </w:tcPr>
          <w:p w14:paraId="6DFCA7D5" w14:textId="77777777" w:rsidR="00E15EAE" w:rsidRPr="009F4CE7" w:rsidRDefault="00E15EAE" w:rsidP="005B138C">
            <w:pPr>
              <w:pStyle w:val="TableParagraph"/>
              <w:ind w:left="101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394" w:type="dxa"/>
          </w:tcPr>
          <w:p w14:paraId="10BF8B45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</w:tcPr>
          <w:p w14:paraId="1F4E9755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</w:tcPr>
          <w:p w14:paraId="25105360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570D7579" w14:textId="77777777" w:rsidTr="00DE29E0">
        <w:trPr>
          <w:trHeight w:hRule="exact" w:val="432"/>
        </w:trPr>
        <w:tc>
          <w:tcPr>
            <w:tcW w:w="7182" w:type="dxa"/>
            <w:gridSpan w:val="4"/>
            <w:shd w:val="clear" w:color="auto" w:fill="DADADA"/>
          </w:tcPr>
          <w:p w14:paraId="0E9528A1" w14:textId="77777777" w:rsidR="00E15EAE" w:rsidRPr="009F4CE7" w:rsidRDefault="00E15EAE" w:rsidP="005B138C">
            <w:pPr>
              <w:pStyle w:val="TableParagraph"/>
              <w:spacing w:before="84"/>
              <w:ind w:left="101" w:right="2967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</w:tcPr>
          <w:p w14:paraId="0B445214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E15EAE" w:rsidRPr="009F4CE7" w14:paraId="2397A4A9" w14:textId="77777777" w:rsidTr="00DE29E0">
        <w:trPr>
          <w:trHeight w:hRule="exact" w:val="342"/>
        </w:trPr>
        <w:tc>
          <w:tcPr>
            <w:tcW w:w="9576" w:type="dxa"/>
            <w:gridSpan w:val="5"/>
            <w:shd w:val="clear" w:color="auto" w:fill="E1C619"/>
          </w:tcPr>
          <w:p w14:paraId="3A60833E" w14:textId="77777777" w:rsidR="00E15EAE" w:rsidRPr="009F4CE7" w:rsidRDefault="00E15EAE" w:rsidP="005B138C">
            <w:pPr>
              <w:pStyle w:val="TableParagraph"/>
              <w:spacing w:before="38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9F4CE7">
              <w:rPr>
                <w:rFonts w:ascii="Cambria" w:hAnsi="Cambria"/>
                <w:b/>
                <w:color w:val="434E7E"/>
              </w:rPr>
              <w:t>Part IV: Estimated diversion rate</w:t>
            </w:r>
          </w:p>
        </w:tc>
      </w:tr>
      <w:tr w:rsidR="00E15EAE" w:rsidRPr="009F4CE7" w14:paraId="03998574" w14:textId="77777777" w:rsidTr="0012116B">
        <w:trPr>
          <w:trHeight w:hRule="exact" w:val="360"/>
        </w:trPr>
        <w:tc>
          <w:tcPr>
            <w:tcW w:w="5914" w:type="dxa"/>
            <w:gridSpan w:val="3"/>
            <w:vMerge w:val="restart"/>
            <w:vAlign w:val="center"/>
          </w:tcPr>
          <w:p w14:paraId="6355FD05" w14:textId="77777777" w:rsidR="00E15EAE" w:rsidRPr="009F4CE7" w:rsidRDefault="00E15EAE" w:rsidP="0012116B">
            <w:pPr>
              <w:pStyle w:val="TableParagraph"/>
              <w:spacing w:before="0"/>
              <w:ind w:left="144" w:right="404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 xml:space="preserve">Gallons of recycling </w:t>
            </w:r>
            <w:r w:rsidRPr="009F4CE7">
              <w:rPr>
                <w:rFonts w:ascii="Cambria" w:hAnsi="Cambria"/>
                <w:bCs/>
                <w:color w:val="414042"/>
                <w:w w:val="106"/>
              </w:rPr>
              <w:t>÷</w:t>
            </w:r>
          </w:p>
          <w:p w14:paraId="74D89EFA" w14:textId="77777777" w:rsidR="00E15EAE" w:rsidRPr="009F4CE7" w:rsidRDefault="00E15EAE" w:rsidP="0012116B">
            <w:pPr>
              <w:pStyle w:val="TableParagraph"/>
              <w:spacing w:before="0" w:line="253" w:lineRule="exact"/>
              <w:ind w:left="144" w:right="144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Gallons of recycling + gallons of landfill waste</w:t>
            </w:r>
          </w:p>
        </w:tc>
        <w:tc>
          <w:tcPr>
            <w:tcW w:w="3662" w:type="dxa"/>
            <w:gridSpan w:val="2"/>
          </w:tcPr>
          <w:p w14:paraId="3557C7D2" w14:textId="77777777" w:rsidR="00E15EAE" w:rsidRPr="009F4CE7" w:rsidRDefault="00E15EAE" w:rsidP="005B138C">
            <w:pPr>
              <w:pStyle w:val="TableParagraph"/>
              <w:spacing w:before="48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9F4CE7">
              <w:rPr>
                <w:rFonts w:ascii="Cambria" w:hAnsi="Cambria"/>
                <w:bCs/>
                <w:color w:val="414042"/>
              </w:rPr>
              <w:t>Diversion rate (%)</w:t>
            </w:r>
          </w:p>
        </w:tc>
      </w:tr>
      <w:tr w:rsidR="00E15EAE" w:rsidRPr="009F4CE7" w14:paraId="66EF152B" w14:textId="77777777" w:rsidTr="0012116B">
        <w:trPr>
          <w:trHeight w:hRule="exact" w:val="1260"/>
        </w:trPr>
        <w:tc>
          <w:tcPr>
            <w:tcW w:w="5914" w:type="dxa"/>
            <w:gridSpan w:val="3"/>
            <w:vMerge/>
          </w:tcPr>
          <w:p w14:paraId="33A17587" w14:textId="77777777" w:rsidR="00E15EAE" w:rsidRPr="009F4CE7" w:rsidRDefault="00E15EAE" w:rsidP="005B138C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3662" w:type="dxa"/>
            <w:gridSpan w:val="2"/>
            <w:vAlign w:val="center"/>
          </w:tcPr>
          <w:p w14:paraId="54269355" w14:textId="77777777" w:rsidR="00E15EAE" w:rsidRPr="009F4CE7" w:rsidRDefault="00E15EAE" w:rsidP="0012116B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1C9BF6C0" w14:textId="77777777" w:rsidR="00E15EAE" w:rsidRPr="009F4CE7" w:rsidRDefault="00E15EAE" w:rsidP="00380C0B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E15EAE" w:rsidRPr="009F4CE7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6261" w14:textId="77777777" w:rsidR="00287367" w:rsidRDefault="00287367" w:rsidP="005D4FFF">
      <w:r>
        <w:separator/>
      </w:r>
    </w:p>
  </w:endnote>
  <w:endnote w:type="continuationSeparator" w:id="0">
    <w:p w14:paraId="0CEA23A4" w14:textId="77777777" w:rsidR="00287367" w:rsidRDefault="0028736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DC41C" w14:textId="77777777" w:rsidR="002738C7" w:rsidRPr="006E17F6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E17F6">
      <w:rPr>
        <w:rFonts w:ascii="Cambria" w:hAnsi="Cambria"/>
        <w:color w:val="414042"/>
        <w:sz w:val="18"/>
        <w:szCs w:val="18"/>
      </w:rPr>
      <w:fldChar w:fldCharType="begin"/>
    </w:r>
    <w:r w:rsidRPr="006E17F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E17F6">
      <w:rPr>
        <w:rFonts w:ascii="Cambria" w:hAnsi="Cambria"/>
        <w:color w:val="414042"/>
        <w:sz w:val="18"/>
        <w:szCs w:val="18"/>
      </w:rPr>
      <w:fldChar w:fldCharType="separate"/>
    </w:r>
    <w:r w:rsidRPr="006E17F6">
      <w:rPr>
        <w:rFonts w:ascii="Cambria" w:hAnsi="Cambria"/>
        <w:noProof/>
        <w:color w:val="414042"/>
        <w:sz w:val="18"/>
        <w:szCs w:val="18"/>
      </w:rPr>
      <w:t>2</w:t>
    </w:r>
    <w:r w:rsidRPr="006E17F6">
      <w:rPr>
        <w:rFonts w:ascii="Cambria" w:hAnsi="Cambria"/>
        <w:noProof/>
        <w:color w:val="414042"/>
        <w:sz w:val="18"/>
        <w:szCs w:val="18"/>
      </w:rPr>
      <w:fldChar w:fldCharType="end"/>
    </w:r>
  </w:p>
  <w:p w14:paraId="4FF9415C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EAC9" w14:textId="77777777" w:rsidR="002738C7" w:rsidRPr="006E17F6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E17F6">
      <w:rPr>
        <w:rFonts w:ascii="Cambria" w:hAnsi="Cambria"/>
        <w:color w:val="414042"/>
        <w:sz w:val="18"/>
        <w:szCs w:val="18"/>
      </w:rPr>
      <w:fldChar w:fldCharType="begin"/>
    </w:r>
    <w:r w:rsidRPr="006E17F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E17F6">
      <w:rPr>
        <w:rFonts w:ascii="Cambria" w:hAnsi="Cambria"/>
        <w:color w:val="414042"/>
        <w:sz w:val="18"/>
        <w:szCs w:val="18"/>
      </w:rPr>
      <w:fldChar w:fldCharType="separate"/>
    </w:r>
    <w:r w:rsidRPr="006E17F6">
      <w:rPr>
        <w:rFonts w:ascii="Cambria" w:hAnsi="Cambria"/>
        <w:noProof/>
        <w:color w:val="414042"/>
        <w:sz w:val="18"/>
        <w:szCs w:val="18"/>
      </w:rPr>
      <w:t>2</w:t>
    </w:r>
    <w:r w:rsidRPr="006E17F6">
      <w:rPr>
        <w:rFonts w:ascii="Cambria" w:hAnsi="Cambria"/>
        <w:noProof/>
        <w:color w:val="414042"/>
        <w:sz w:val="18"/>
        <w:szCs w:val="18"/>
      </w:rPr>
      <w:fldChar w:fldCharType="end"/>
    </w:r>
  </w:p>
  <w:p w14:paraId="4E592019" w14:textId="6103E22D" w:rsidR="004B3519" w:rsidRPr="006E17F6" w:rsidRDefault="002251A7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6E17F6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6E17F6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1FD16" w14:textId="77777777" w:rsidR="00287367" w:rsidRDefault="00287367" w:rsidP="005D4FFF">
      <w:r>
        <w:separator/>
      </w:r>
    </w:p>
  </w:footnote>
  <w:footnote w:type="continuationSeparator" w:id="0">
    <w:p w14:paraId="48470AEC" w14:textId="77777777" w:rsidR="00287367" w:rsidRDefault="0028736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4E49" w14:textId="77777777" w:rsidR="005D4FFF" w:rsidRDefault="005D4FFF">
    <w:pPr>
      <w:pStyle w:val="Header"/>
    </w:pPr>
  </w:p>
  <w:p w14:paraId="29E5044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843" w14:textId="4C86C4C5" w:rsidR="005D4FFF" w:rsidRDefault="00E15EAE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1B6AC" wp14:editId="1FC10FC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067FD8"/>
    <w:multiLevelType w:val="multilevel"/>
    <w:tmpl w:val="2C6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0B"/>
    <w:rsid w:val="00010012"/>
    <w:rsid w:val="000508F7"/>
    <w:rsid w:val="0006560E"/>
    <w:rsid w:val="00086140"/>
    <w:rsid w:val="000953C1"/>
    <w:rsid w:val="000C6757"/>
    <w:rsid w:val="0012116B"/>
    <w:rsid w:val="002251A7"/>
    <w:rsid w:val="002738C7"/>
    <w:rsid w:val="00287367"/>
    <w:rsid w:val="00380C0B"/>
    <w:rsid w:val="003C7D3D"/>
    <w:rsid w:val="003D036F"/>
    <w:rsid w:val="003D786E"/>
    <w:rsid w:val="00421ADB"/>
    <w:rsid w:val="004B3519"/>
    <w:rsid w:val="004D2760"/>
    <w:rsid w:val="0050005D"/>
    <w:rsid w:val="005464F0"/>
    <w:rsid w:val="005D4FFF"/>
    <w:rsid w:val="005E5EE1"/>
    <w:rsid w:val="006D7FC7"/>
    <w:rsid w:val="006E17F6"/>
    <w:rsid w:val="006F4FA0"/>
    <w:rsid w:val="007024ED"/>
    <w:rsid w:val="00756AC0"/>
    <w:rsid w:val="00864FB5"/>
    <w:rsid w:val="008B3FFD"/>
    <w:rsid w:val="008D50C8"/>
    <w:rsid w:val="008F4D93"/>
    <w:rsid w:val="009538C7"/>
    <w:rsid w:val="00963C7F"/>
    <w:rsid w:val="009742CA"/>
    <w:rsid w:val="00991AC9"/>
    <w:rsid w:val="009C24C6"/>
    <w:rsid w:val="009F4CE7"/>
    <w:rsid w:val="00A06D88"/>
    <w:rsid w:val="00AA1BA9"/>
    <w:rsid w:val="00AA6FC6"/>
    <w:rsid w:val="00BD5224"/>
    <w:rsid w:val="00C614AC"/>
    <w:rsid w:val="00CC7878"/>
    <w:rsid w:val="00DE29E0"/>
    <w:rsid w:val="00E15EAE"/>
    <w:rsid w:val="00E26321"/>
    <w:rsid w:val="00E65FE5"/>
    <w:rsid w:val="00ED21B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36581"/>
  <w15:chartTrackingRefBased/>
  <w15:docId w15:val="{A39D7ACA-43A6-4C60-AE5A-AB6E254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EAE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380C0B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14</TotalTime>
  <Pages>4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2021-01-15T17:48:00Z</dcterms:created>
  <dcterms:modified xsi:type="dcterms:W3CDTF">2021-08-11T14:01:00Z</dcterms:modified>
</cp:coreProperties>
</file>